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026" w:rsidRPr="006A4613" w:rsidRDefault="00015026" w:rsidP="000532A5">
      <w:pPr>
        <w:pStyle w:val="consplusnormal"/>
        <w:spacing w:before="0" w:beforeAutospacing="0" w:after="0" w:afterAutospacing="0"/>
        <w:jc w:val="right"/>
        <w:rPr>
          <w:rFonts w:ascii="Arial" w:hAnsi="Arial" w:cs="Arial"/>
          <w:caps/>
        </w:rPr>
      </w:pPr>
      <w:bookmarkStart w:id="0" w:name="sub_1002110"/>
      <w:r w:rsidRPr="006A4613">
        <w:rPr>
          <w:rFonts w:ascii="Arial" w:hAnsi="Arial" w:cs="Arial"/>
          <w:caps/>
        </w:rPr>
        <w:t>Приложение</w:t>
      </w:r>
      <w:r>
        <w:rPr>
          <w:rFonts w:ascii="Arial" w:hAnsi="Arial" w:cs="Arial"/>
          <w:caps/>
        </w:rPr>
        <w:t xml:space="preserve"> </w:t>
      </w:r>
      <w:r w:rsidRPr="00FA2508">
        <w:rPr>
          <w:rFonts w:ascii="Arial" w:hAnsi="Arial" w:cs="Arial"/>
          <w:caps/>
        </w:rPr>
        <w:t>2</w:t>
      </w:r>
    </w:p>
    <w:p w:rsidR="00015026" w:rsidRPr="006A4613" w:rsidRDefault="00015026" w:rsidP="000532A5">
      <w:pPr>
        <w:pStyle w:val="consplusnormal"/>
        <w:spacing w:before="0" w:beforeAutospacing="0" w:after="0" w:afterAutospacing="0"/>
        <w:jc w:val="right"/>
        <w:rPr>
          <w:rFonts w:ascii="Arial" w:hAnsi="Arial" w:cs="Arial"/>
        </w:rPr>
      </w:pPr>
      <w:r w:rsidRPr="006A4613">
        <w:rPr>
          <w:rFonts w:ascii="Arial" w:hAnsi="Arial" w:cs="Arial"/>
        </w:rPr>
        <w:t>к муниципальной  программе</w:t>
      </w:r>
    </w:p>
    <w:p w:rsidR="00015026" w:rsidRPr="006A4613" w:rsidRDefault="00015026" w:rsidP="000532A5">
      <w:pPr>
        <w:pStyle w:val="NormalWeb"/>
        <w:spacing w:before="0" w:beforeAutospacing="0" w:after="0" w:afterAutospacing="0"/>
        <w:jc w:val="right"/>
        <w:rPr>
          <w:rFonts w:ascii="Arial" w:hAnsi="Arial" w:cs="Arial"/>
        </w:rPr>
      </w:pPr>
      <w:r w:rsidRPr="006A4613">
        <w:rPr>
          <w:rFonts w:ascii="Arial" w:hAnsi="Arial" w:cs="Arial"/>
        </w:rPr>
        <w:t>«Реализация молодежной политики</w:t>
      </w:r>
    </w:p>
    <w:p w:rsidR="00015026" w:rsidRPr="006A4613" w:rsidRDefault="00015026" w:rsidP="000532A5">
      <w:pPr>
        <w:pStyle w:val="NormalWeb"/>
        <w:spacing w:before="0" w:beforeAutospacing="0" w:after="0" w:afterAutospacing="0"/>
        <w:jc w:val="right"/>
        <w:rPr>
          <w:rFonts w:ascii="Arial" w:hAnsi="Arial" w:cs="Arial"/>
        </w:rPr>
      </w:pPr>
      <w:r w:rsidRPr="006A4613">
        <w:rPr>
          <w:rFonts w:ascii="Arial" w:hAnsi="Arial" w:cs="Arial"/>
        </w:rPr>
        <w:t xml:space="preserve"> и патриотического воспитания</w:t>
      </w:r>
    </w:p>
    <w:p w:rsidR="00015026" w:rsidRPr="006A4613" w:rsidRDefault="00015026" w:rsidP="000532A5">
      <w:pPr>
        <w:pStyle w:val="NormalWeb"/>
        <w:spacing w:before="0" w:beforeAutospacing="0" w:after="0" w:afterAutospacing="0"/>
        <w:jc w:val="right"/>
        <w:rPr>
          <w:rFonts w:ascii="Arial" w:hAnsi="Arial" w:cs="Arial"/>
        </w:rPr>
      </w:pPr>
      <w:r w:rsidRPr="006A4613">
        <w:rPr>
          <w:rFonts w:ascii="Arial" w:hAnsi="Arial" w:cs="Arial"/>
        </w:rPr>
        <w:t xml:space="preserve"> в  Кочкуровском  муниципальном</w:t>
      </w:r>
    </w:p>
    <w:p w:rsidR="00015026" w:rsidRPr="006A4613" w:rsidRDefault="00015026" w:rsidP="000532A5">
      <w:pPr>
        <w:pStyle w:val="NormalWeb"/>
        <w:spacing w:before="0" w:beforeAutospacing="0" w:after="0" w:afterAutospacing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районе на 2018-2022</w:t>
      </w:r>
      <w:r w:rsidRPr="006A4613">
        <w:rPr>
          <w:rFonts w:ascii="Arial" w:hAnsi="Arial" w:cs="Arial"/>
        </w:rPr>
        <w:t xml:space="preserve"> годы» </w:t>
      </w:r>
    </w:p>
    <w:p w:rsidR="00015026" w:rsidRPr="006A4613" w:rsidRDefault="00015026" w:rsidP="000532A5">
      <w:pPr>
        <w:pStyle w:val="NormalWeb"/>
        <w:spacing w:before="0" w:beforeAutospacing="0" w:after="0" w:afterAutospacing="0"/>
        <w:jc w:val="right"/>
        <w:rPr>
          <w:rFonts w:ascii="Arial" w:hAnsi="Arial" w:cs="Arial"/>
          <w:sz w:val="22"/>
          <w:szCs w:val="22"/>
        </w:rPr>
      </w:pPr>
    </w:p>
    <w:p w:rsidR="00015026" w:rsidRPr="006A4613" w:rsidRDefault="00015026" w:rsidP="000532A5">
      <w:pPr>
        <w:pStyle w:val="NormalWeb"/>
        <w:spacing w:before="0" w:beforeAutospacing="0" w:after="0" w:afterAutospacing="0"/>
        <w:jc w:val="right"/>
        <w:rPr>
          <w:rFonts w:ascii="Arial" w:hAnsi="Arial" w:cs="Arial"/>
          <w:sz w:val="22"/>
          <w:szCs w:val="22"/>
        </w:rPr>
      </w:pPr>
    </w:p>
    <w:p w:rsidR="00015026" w:rsidRPr="006A4613" w:rsidRDefault="00015026" w:rsidP="0021205D">
      <w:pPr>
        <w:widowControl/>
        <w:autoSpaceDE/>
        <w:autoSpaceDN/>
        <w:adjustRightInd/>
        <w:ind w:firstLine="709"/>
        <w:jc w:val="center"/>
        <w:rPr>
          <w:rFonts w:cs="Arial"/>
          <w:b/>
          <w:bCs/>
          <w:caps/>
          <w:color w:val="26282F"/>
          <w:sz w:val="22"/>
          <w:szCs w:val="22"/>
        </w:rPr>
      </w:pPr>
      <w:r w:rsidRPr="006A4613">
        <w:rPr>
          <w:rFonts w:cs="Arial"/>
          <w:b/>
          <w:caps/>
          <w:sz w:val="22"/>
          <w:szCs w:val="22"/>
        </w:rPr>
        <w:t>Детальный план-график</w:t>
      </w:r>
      <w:r w:rsidRPr="006A4613">
        <w:rPr>
          <w:rFonts w:cs="Arial"/>
          <w:b/>
          <w:bCs/>
          <w:caps/>
          <w:color w:val="26282F"/>
          <w:sz w:val="22"/>
          <w:szCs w:val="22"/>
        </w:rPr>
        <w:t xml:space="preserve"> реализации муниципальной програ</w:t>
      </w:r>
      <w:r>
        <w:rPr>
          <w:rFonts w:cs="Arial"/>
          <w:b/>
          <w:bCs/>
          <w:caps/>
          <w:color w:val="26282F"/>
          <w:sz w:val="22"/>
          <w:szCs w:val="22"/>
        </w:rPr>
        <w:t>ммы на очередной финансовый 2018 год и плановый период 2019-2022</w:t>
      </w:r>
      <w:r w:rsidRPr="006A4613">
        <w:rPr>
          <w:rFonts w:cs="Arial"/>
          <w:b/>
          <w:bCs/>
          <w:caps/>
          <w:color w:val="26282F"/>
          <w:sz w:val="22"/>
          <w:szCs w:val="22"/>
        </w:rPr>
        <w:t xml:space="preserve"> годов</w:t>
      </w:r>
    </w:p>
    <w:p w:rsidR="00015026" w:rsidRPr="006A4613" w:rsidRDefault="00015026" w:rsidP="0021205D">
      <w:pPr>
        <w:widowControl/>
        <w:autoSpaceDE/>
        <w:autoSpaceDN/>
        <w:adjustRightInd/>
        <w:ind w:firstLine="709"/>
        <w:jc w:val="right"/>
        <w:rPr>
          <w:rFonts w:cs="Arial"/>
          <w:sz w:val="22"/>
          <w:szCs w:val="22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552"/>
        <w:gridCol w:w="1701"/>
        <w:gridCol w:w="2126"/>
        <w:gridCol w:w="1276"/>
        <w:gridCol w:w="1417"/>
        <w:gridCol w:w="2127"/>
        <w:gridCol w:w="654"/>
        <w:gridCol w:w="621"/>
        <w:gridCol w:w="567"/>
        <w:gridCol w:w="851"/>
        <w:gridCol w:w="567"/>
      </w:tblGrid>
      <w:tr w:rsidR="00015026" w:rsidRPr="00E433CD" w:rsidTr="00720730">
        <w:trPr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№</w:t>
            </w:r>
            <w:r w:rsidRPr="00E433CD">
              <w:rPr>
                <w:rFonts w:cs="Arial"/>
                <w:sz w:val="22"/>
                <w:szCs w:val="22"/>
              </w:rPr>
              <w:br/>
              <w:t>п/п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Наименование подпрограммы, основного мероприятия, мероприятия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026" w:rsidRPr="00E433CD" w:rsidRDefault="00015026" w:rsidP="003803E7">
            <w:pPr>
              <w:ind w:left="-78" w:right="-138" w:firstLine="0"/>
              <w:jc w:val="center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Ответственный исполнитель (руководитель / Ф.И.О.)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Ожидаемый результат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026" w:rsidRPr="00E433CD" w:rsidRDefault="00015026" w:rsidP="003803E7">
            <w:pPr>
              <w:ind w:left="-22" w:right="-24" w:firstLine="0"/>
              <w:jc w:val="center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Срок начала реализации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Срок окончания реализации</w:t>
            </w:r>
          </w:p>
          <w:p w:rsidR="00015026" w:rsidRPr="00E433CD" w:rsidRDefault="00015026" w:rsidP="003803E7">
            <w:pPr>
              <w:ind w:left="-135" w:right="-109" w:firstLine="0"/>
              <w:jc w:val="center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(дата окончания контрольного события)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Объем ресурсного обеспечения на очередной финансовый год и плановый период  (тыс. руб.)</w:t>
            </w:r>
          </w:p>
        </w:tc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всего</w:t>
            </w:r>
          </w:p>
        </w:tc>
        <w:tc>
          <w:tcPr>
            <w:tcW w:w="260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в т. ч. по источникам финансирования</w:t>
            </w:r>
          </w:p>
        </w:tc>
      </w:tr>
      <w:tr w:rsidR="00015026" w:rsidRPr="00E433CD" w:rsidTr="00720730">
        <w:trPr>
          <w:tblHeader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026" w:rsidRPr="00E433CD" w:rsidRDefault="00015026" w:rsidP="003803E7">
            <w:pPr>
              <w:ind w:left="-101" w:right="-117" w:firstLine="0"/>
              <w:jc w:val="center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респуб-ликанский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026" w:rsidRPr="00E433CD" w:rsidRDefault="00015026" w:rsidP="003803E7">
            <w:pPr>
              <w:ind w:left="-71" w:firstLine="0"/>
              <w:jc w:val="center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 xml:space="preserve">местный бюджет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5026" w:rsidRPr="00E433CD" w:rsidRDefault="00015026" w:rsidP="003803E7">
            <w:pPr>
              <w:ind w:left="-110" w:right="-104" w:firstLine="0"/>
              <w:jc w:val="center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внебюджет-ные источники</w:t>
            </w:r>
          </w:p>
        </w:tc>
      </w:tr>
      <w:tr w:rsidR="00015026" w:rsidRPr="00E433CD" w:rsidTr="00720730">
        <w:trPr>
          <w:tblHeader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7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1</w:t>
            </w:r>
            <w:r>
              <w:rPr>
                <w:rFonts w:cs="Arial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1</w:t>
            </w:r>
            <w:r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1</w:t>
            </w:r>
            <w:r>
              <w:rPr>
                <w:rFonts w:cs="Arial"/>
                <w:sz w:val="22"/>
                <w:szCs w:val="22"/>
              </w:rPr>
              <w:t>2</w:t>
            </w:r>
          </w:p>
        </w:tc>
      </w:tr>
      <w:tr w:rsidR="00015026" w:rsidRPr="00E433CD" w:rsidTr="00720730">
        <w:trPr>
          <w:trHeight w:val="243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1.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Всего по муниципальной программе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F972EA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Тимошкина С.Н.</w:t>
            </w:r>
          </w:p>
          <w:p w:rsidR="00015026" w:rsidRPr="00E433CD" w:rsidRDefault="00015026" w:rsidP="00C5453E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Силиванова Л.М.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E433CD">
            <w:pPr>
              <w:widowControl/>
              <w:shd w:val="clear" w:color="auto" w:fill="FFFFFF"/>
              <w:autoSpaceDE/>
              <w:autoSpaceDN/>
              <w:adjustRightInd/>
              <w:spacing w:before="100" w:beforeAutospacing="1" w:after="100" w:afterAutospacing="1"/>
              <w:ind w:left="-108" w:firstLine="0"/>
              <w:jc w:val="left"/>
              <w:rPr>
                <w:rFonts w:cs="Arial"/>
                <w:color w:val="000000"/>
              </w:rPr>
            </w:pPr>
            <w:r w:rsidRPr="00E433CD">
              <w:rPr>
                <w:rFonts w:cs="Arial"/>
                <w:bCs/>
                <w:color w:val="000000"/>
                <w:sz w:val="22"/>
                <w:szCs w:val="22"/>
              </w:rPr>
              <w:t>становление граждан</w:t>
            </w:r>
            <w:r w:rsidRPr="00E433CD">
              <w:rPr>
                <w:rFonts w:cs="Arial"/>
                <w:b/>
                <w:bCs/>
                <w:color w:val="000000"/>
                <w:sz w:val="22"/>
                <w:szCs w:val="22"/>
              </w:rPr>
              <w:t>, </w:t>
            </w:r>
            <w:r w:rsidRPr="00E433CD">
              <w:rPr>
                <w:rFonts w:cs="Arial"/>
                <w:color w:val="000000"/>
                <w:sz w:val="22"/>
                <w:szCs w:val="22"/>
              </w:rPr>
              <w:t>осознающих уникальность Родины и специфику ее вклада в культуру цивилизации; обладающих гражданской ответственностью за развитие своей страны, высокой социальной активностью, приоритетом общего над личным;</w:t>
            </w:r>
          </w:p>
          <w:p w:rsidR="00015026" w:rsidRPr="00E433CD" w:rsidRDefault="00015026" w:rsidP="00E433CD">
            <w:pPr>
              <w:widowControl/>
              <w:shd w:val="clear" w:color="auto" w:fill="FFFFFF"/>
              <w:autoSpaceDE/>
              <w:autoSpaceDN/>
              <w:adjustRightInd/>
              <w:spacing w:before="100" w:beforeAutospacing="1" w:after="100" w:afterAutospacing="1"/>
              <w:ind w:left="-108" w:firstLine="0"/>
              <w:jc w:val="left"/>
              <w:rPr>
                <w:rFonts w:cs="Arial"/>
                <w:color w:val="000000"/>
              </w:rPr>
            </w:pPr>
            <w:r w:rsidRPr="00E433CD">
              <w:rPr>
                <w:rFonts w:cs="Arial"/>
                <w:color w:val="000000"/>
                <w:sz w:val="22"/>
                <w:szCs w:val="22"/>
              </w:rPr>
              <w:br/>
            </w:r>
          </w:p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X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E433CD">
            <w:pPr>
              <w:ind w:firstLine="0"/>
              <w:jc w:val="center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201</w:t>
            </w:r>
            <w:r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E433CD">
            <w:pPr>
              <w:ind w:firstLine="0"/>
              <w:jc w:val="center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20</w:t>
            </w:r>
            <w:r>
              <w:rPr>
                <w:rFonts w:cs="Arial"/>
                <w:sz w:val="22"/>
                <w:szCs w:val="22"/>
              </w:rPr>
              <w:t>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всего, в т. ч. по годам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7D6860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198,5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243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201</w:t>
            </w:r>
            <w:r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9056F1" w:rsidRDefault="00015026" w:rsidP="007D6860">
            <w:pPr>
              <w:ind w:firstLine="0"/>
              <w:rPr>
                <w:rFonts w:cs="Arial"/>
              </w:rPr>
            </w:pPr>
            <w:r w:rsidRPr="009056F1">
              <w:rPr>
                <w:rFonts w:cs="Arial"/>
                <w:sz w:val="22"/>
                <w:szCs w:val="22"/>
              </w:rPr>
              <w:t>34,5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241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201</w:t>
            </w:r>
            <w:r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9056F1" w:rsidRDefault="00015026" w:rsidP="007D6860">
            <w:pPr>
              <w:ind w:firstLine="0"/>
              <w:rPr>
                <w:rFonts w:cs="Arial"/>
              </w:rPr>
            </w:pPr>
            <w:r w:rsidRPr="009056F1">
              <w:rPr>
                <w:rFonts w:cs="Arial"/>
                <w:sz w:val="22"/>
                <w:szCs w:val="22"/>
              </w:rPr>
              <w:t>36,2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252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2020</w:t>
            </w:r>
            <w:r w:rsidRPr="00E433CD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9056F1" w:rsidRDefault="00015026" w:rsidP="007D6860">
            <w:pPr>
              <w:ind w:firstLine="0"/>
              <w:rPr>
                <w:rFonts w:cs="Arial"/>
              </w:rPr>
            </w:pPr>
            <w:r w:rsidRPr="009056F1">
              <w:rPr>
                <w:rFonts w:cs="Arial"/>
                <w:sz w:val="22"/>
                <w:szCs w:val="22"/>
              </w:rPr>
              <w:t>37,6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24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Default="00015026" w:rsidP="00D91DF2">
            <w:pPr>
              <w:ind w:right="-110"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9056F1" w:rsidRDefault="00015026" w:rsidP="009056F1">
            <w:pPr>
              <w:ind w:firstLine="0"/>
              <w:rPr>
                <w:rFonts w:cs="Arial"/>
              </w:rPr>
            </w:pPr>
            <w:r w:rsidRPr="009056F1">
              <w:rPr>
                <w:rFonts w:cs="Arial"/>
                <w:sz w:val="22"/>
                <w:szCs w:val="22"/>
              </w:rPr>
              <w:t>42,6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6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Default="00015026" w:rsidP="00D91DF2">
            <w:pPr>
              <w:ind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9056F1" w:rsidRDefault="00015026" w:rsidP="009056F1">
            <w:pPr>
              <w:ind w:firstLine="0"/>
              <w:rPr>
                <w:rFonts w:cs="Arial"/>
              </w:rPr>
            </w:pPr>
            <w:r w:rsidRPr="009056F1">
              <w:rPr>
                <w:rFonts w:cs="Arial"/>
                <w:sz w:val="22"/>
                <w:szCs w:val="22"/>
              </w:rPr>
              <w:t>47,6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2208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Default="00015026" w:rsidP="003803E7">
            <w:pPr>
              <w:ind w:left="-20" w:right="-110"/>
              <w:jc w:val="left"/>
              <w:rPr>
                <w:rFonts w:cs="Arial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7D6860">
            <w:pPr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217F40">
        <w:trPr>
          <w:trHeight w:val="72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14459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015026" w:rsidRPr="00E433CD" w:rsidRDefault="00015026" w:rsidP="00AE482B">
            <w:pPr>
              <w:ind w:firstLine="0"/>
              <w:jc w:val="center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Система мероприятий, направленных на патриотическое, духовное, гражданское  воспитание детей, молодежи и населения Кочкуровского муниципального района</w:t>
            </w:r>
          </w:p>
        </w:tc>
      </w:tr>
      <w:tr w:rsidR="00015026" w:rsidRPr="00E433CD" w:rsidTr="00720730">
        <w:trPr>
          <w:trHeight w:val="164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581DA8" w:rsidRDefault="00015026" w:rsidP="00AF0E45">
            <w:pPr>
              <w:ind w:firstLine="0"/>
              <w:jc w:val="left"/>
              <w:rPr>
                <w:rFonts w:cs="Arial"/>
              </w:rPr>
            </w:pPr>
            <w:r w:rsidRPr="00581DA8">
              <w:rPr>
                <w:rFonts w:cs="Arial"/>
                <w:sz w:val="22"/>
                <w:szCs w:val="22"/>
              </w:rPr>
              <w:t>Провести организационные мероприятия по привлечению и подготовке волонтеров. Обеспечить участие лидеров волонтерского движения в республиканских мероприятиях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Тимошкина С.Н.</w:t>
            </w:r>
          </w:p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Силиванова Л.М.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217F40">
            <w:pPr>
              <w:widowControl/>
              <w:shd w:val="clear" w:color="auto" w:fill="FFFFFF"/>
              <w:autoSpaceDE/>
              <w:autoSpaceDN/>
              <w:adjustRightInd/>
              <w:spacing w:before="100" w:beforeAutospacing="1" w:after="100" w:afterAutospacing="1"/>
              <w:ind w:left="-108" w:firstLine="0"/>
              <w:jc w:val="left"/>
              <w:rPr>
                <w:rFonts w:cs="Arial"/>
                <w:color w:val="000000"/>
              </w:rPr>
            </w:pPr>
            <w:r w:rsidRPr="00E433CD">
              <w:rPr>
                <w:rFonts w:cs="Arial"/>
                <w:bCs/>
                <w:color w:val="000000"/>
                <w:sz w:val="22"/>
                <w:szCs w:val="22"/>
              </w:rPr>
              <w:t>становление граждан</w:t>
            </w:r>
            <w:r w:rsidRPr="00E433CD">
              <w:rPr>
                <w:rFonts w:cs="Arial"/>
                <w:b/>
                <w:bCs/>
                <w:color w:val="000000"/>
                <w:sz w:val="22"/>
                <w:szCs w:val="22"/>
              </w:rPr>
              <w:t>, </w:t>
            </w:r>
            <w:r w:rsidRPr="00E433CD">
              <w:rPr>
                <w:rFonts w:cs="Arial"/>
                <w:color w:val="000000"/>
                <w:sz w:val="22"/>
                <w:szCs w:val="22"/>
              </w:rPr>
              <w:t>осознающих уникальность Родины и специфику ее вклада в культуру цивилизации; обладающих гражданской ответственностью за развитие своей страны, высокой социальной активностью, приоритетом общего над личным;</w:t>
            </w:r>
          </w:p>
          <w:p w:rsidR="00015026" w:rsidRPr="00E433CD" w:rsidRDefault="00015026" w:rsidP="00217F40">
            <w:pPr>
              <w:widowControl/>
              <w:shd w:val="clear" w:color="auto" w:fill="FFFFFF"/>
              <w:autoSpaceDE/>
              <w:autoSpaceDN/>
              <w:adjustRightInd/>
              <w:spacing w:before="100" w:beforeAutospacing="1" w:after="100" w:afterAutospacing="1"/>
              <w:ind w:left="-108" w:firstLine="0"/>
              <w:jc w:val="left"/>
              <w:rPr>
                <w:rFonts w:cs="Arial"/>
                <w:color w:val="000000"/>
              </w:rPr>
            </w:pPr>
            <w:r w:rsidRPr="00E433CD">
              <w:rPr>
                <w:rFonts w:cs="Arial"/>
                <w:color w:val="000000"/>
                <w:sz w:val="22"/>
                <w:szCs w:val="22"/>
              </w:rPr>
              <w:br/>
            </w:r>
          </w:p>
          <w:p w:rsidR="00015026" w:rsidRPr="00E433CD" w:rsidRDefault="00015026" w:rsidP="003803E7">
            <w:pPr>
              <w:pStyle w:val="NoSpacing"/>
              <w:tabs>
                <w:tab w:val="left" w:pos="213"/>
              </w:tabs>
              <w:ind w:right="-1"/>
              <w:rPr>
                <w:rFonts w:ascii="Arial" w:hAnsi="Arial" w:cs="Arial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FD26E0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2018</w:t>
            </w:r>
            <w:r w:rsidRPr="00E433CD">
              <w:rPr>
                <w:rFonts w:cs="Arial"/>
                <w:sz w:val="22"/>
                <w:szCs w:val="22"/>
              </w:rPr>
              <w:t>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  <w:smartTag w:uri="urn:schemas-microsoft-com:office:smarttags" w:element="metricconverter">
              <w:smartTagPr>
                <w:attr w:name="ProductID" w:val="2022 г"/>
              </w:smartTagPr>
              <w:r>
                <w:rPr>
                  <w:rFonts w:cs="Arial"/>
                  <w:sz w:val="22"/>
                  <w:szCs w:val="22"/>
                </w:rPr>
                <w:t>2022</w:t>
              </w:r>
              <w:r w:rsidRPr="00E433CD">
                <w:rPr>
                  <w:rFonts w:cs="Arial"/>
                  <w:sz w:val="22"/>
                  <w:szCs w:val="22"/>
                </w:rPr>
                <w:t xml:space="preserve"> г</w:t>
              </w:r>
            </w:smartTag>
            <w:r w:rsidRPr="00E433CD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всего, в т. ч. по годам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D10100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3 ,</w:t>
            </w:r>
            <w:r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162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201</w:t>
            </w:r>
            <w:r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581DA8" w:rsidRDefault="00015026" w:rsidP="003803E7">
            <w:pPr>
              <w:ind w:firstLine="0"/>
              <w:rPr>
                <w:rFonts w:cs="Arial"/>
              </w:rPr>
            </w:pPr>
            <w:r w:rsidRPr="00581DA8">
              <w:rPr>
                <w:rFonts w:cs="Arial"/>
                <w:sz w:val="22"/>
                <w:szCs w:val="22"/>
              </w:rPr>
              <w:t>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162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201</w:t>
            </w:r>
            <w:r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581DA8" w:rsidRDefault="00015026" w:rsidP="00C21F4F">
            <w:pPr>
              <w:ind w:firstLine="0"/>
              <w:rPr>
                <w:rFonts w:cs="Arial"/>
              </w:rPr>
            </w:pPr>
            <w:r w:rsidRPr="00581DA8">
              <w:rPr>
                <w:rFonts w:cs="Arial"/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21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2020</w:t>
            </w:r>
            <w:r w:rsidRPr="00E433CD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581DA8" w:rsidRDefault="00015026" w:rsidP="003803E7">
            <w:pPr>
              <w:ind w:firstLine="0"/>
              <w:rPr>
                <w:rFonts w:cs="Arial"/>
              </w:rPr>
            </w:pPr>
            <w:r w:rsidRPr="00581DA8">
              <w:rPr>
                <w:rFonts w:cs="Arial"/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21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581DA8" w:rsidRDefault="00015026" w:rsidP="003803E7">
            <w:pPr>
              <w:ind w:firstLine="0"/>
              <w:rPr>
                <w:rFonts w:cs="Arial"/>
              </w:rPr>
            </w:pPr>
            <w:r w:rsidRPr="00581DA8"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21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581DA8" w:rsidRDefault="00015026" w:rsidP="003803E7">
            <w:pPr>
              <w:ind w:firstLine="0"/>
              <w:rPr>
                <w:rFonts w:cs="Arial"/>
              </w:rPr>
            </w:pPr>
            <w:r w:rsidRPr="00581DA8"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180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/>
              <w:jc w:val="left"/>
              <w:rPr>
                <w:rFonts w:cs="Arial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540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D6408A" w:rsidRDefault="00015026" w:rsidP="005A0D52">
            <w:pPr>
              <w:ind w:left="-125" w:firstLine="0"/>
              <w:rPr>
                <w:rFonts w:cs="Arial"/>
              </w:rPr>
            </w:pPr>
            <w:r w:rsidRPr="00D6408A">
              <w:rPr>
                <w:rFonts w:cs="Arial"/>
                <w:sz w:val="22"/>
                <w:szCs w:val="22"/>
              </w:rPr>
              <w:t xml:space="preserve">Участие молодежи в республиканских  лагерях профильных смен (Ковылкинский детский санаторий «Сосновый бор» или другие лагеря)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F972EA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Тимошкина С.Н.</w:t>
            </w:r>
          </w:p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Силиванова Л.М.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bCs/>
                <w:color w:val="000000"/>
                <w:sz w:val="22"/>
                <w:szCs w:val="22"/>
              </w:rPr>
              <w:t>социализация и самореализация</w:t>
            </w:r>
            <w:r w:rsidRPr="00E433CD">
              <w:rPr>
                <w:rFonts w:cs="Arial"/>
                <w:b/>
                <w:bCs/>
                <w:color w:val="000000"/>
                <w:sz w:val="22"/>
                <w:szCs w:val="22"/>
              </w:rPr>
              <w:t> </w:t>
            </w:r>
            <w:r w:rsidRPr="00E433CD">
              <w:rPr>
                <w:rFonts w:cs="Arial"/>
                <w:color w:val="000000"/>
                <w:sz w:val="22"/>
                <w:szCs w:val="22"/>
              </w:rPr>
              <w:t>человека как индивидуальности, служащей развитию общества.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2018</w:t>
            </w:r>
            <w:r w:rsidRPr="00E433CD">
              <w:rPr>
                <w:rFonts w:cs="Arial"/>
                <w:sz w:val="22"/>
                <w:szCs w:val="22"/>
              </w:rPr>
              <w:t>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  <w:smartTag w:uri="urn:schemas-microsoft-com:office:smarttags" w:element="metricconverter">
              <w:smartTagPr>
                <w:attr w:name="ProductID" w:val="2022 г"/>
              </w:smartTagPr>
              <w:r>
                <w:rPr>
                  <w:rFonts w:cs="Arial"/>
                  <w:sz w:val="22"/>
                  <w:szCs w:val="22"/>
                </w:rPr>
                <w:t>2022</w:t>
              </w:r>
              <w:r w:rsidRPr="00E433CD">
                <w:rPr>
                  <w:rFonts w:cs="Arial"/>
                  <w:sz w:val="22"/>
                  <w:szCs w:val="22"/>
                </w:rPr>
                <w:t xml:space="preserve"> г</w:t>
              </w:r>
            </w:smartTag>
            <w:r w:rsidRPr="00E433CD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всего, в т. ч. по годам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11,5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186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125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201</w:t>
            </w:r>
            <w:r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1,</w:t>
            </w:r>
            <w:r>
              <w:rPr>
                <w:rFonts w:cs="Arial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251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125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201</w:t>
            </w:r>
            <w:r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1,</w:t>
            </w:r>
            <w:r>
              <w:rPr>
                <w:rFonts w:cs="Arial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32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125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31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125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03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125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2022</w:t>
            </w:r>
            <w:r w:rsidRPr="00E433CD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4,0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417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5026" w:rsidRPr="00D6408A" w:rsidRDefault="00015026" w:rsidP="00D6408A">
            <w:pPr>
              <w:ind w:left="-125" w:firstLine="0"/>
              <w:jc w:val="left"/>
              <w:rPr>
                <w:rFonts w:cs="Arial"/>
              </w:rPr>
            </w:pPr>
            <w:r w:rsidRPr="00D6408A">
              <w:rPr>
                <w:rFonts w:cs="Arial"/>
                <w:sz w:val="22"/>
                <w:szCs w:val="22"/>
              </w:rPr>
              <w:t>Районный конкурс – фестиваль школьных волонтерских, кадетских, поисковых агитбригад.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5026" w:rsidRPr="00D6408A" w:rsidRDefault="00015026" w:rsidP="00D6408A">
            <w:pPr>
              <w:ind w:firstLine="0"/>
              <w:rPr>
                <w:rFonts w:cs="Arial"/>
              </w:rPr>
            </w:pPr>
            <w:r w:rsidRPr="00D6408A">
              <w:rPr>
                <w:rFonts w:cs="Arial"/>
                <w:sz w:val="22"/>
                <w:szCs w:val="22"/>
              </w:rPr>
              <w:t>Тимошкина С.Н.</w:t>
            </w:r>
          </w:p>
          <w:p w:rsidR="00015026" w:rsidRPr="00D6408A" w:rsidRDefault="00015026" w:rsidP="00D6408A">
            <w:pPr>
              <w:ind w:firstLine="0"/>
              <w:rPr>
                <w:rFonts w:cs="Arial"/>
              </w:rPr>
            </w:pPr>
            <w:r w:rsidRPr="00D6408A">
              <w:rPr>
                <w:rFonts w:cs="Arial"/>
                <w:sz w:val="22"/>
                <w:szCs w:val="22"/>
              </w:rPr>
              <w:t>Силиванова Л.М.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5026" w:rsidRPr="00D6408A" w:rsidRDefault="00015026" w:rsidP="003803E7">
            <w:pPr>
              <w:ind w:firstLine="0"/>
              <w:rPr>
                <w:rFonts w:cs="Arial"/>
              </w:rPr>
            </w:pPr>
            <w:r w:rsidRPr="00D6408A">
              <w:rPr>
                <w:rFonts w:cs="Arial"/>
                <w:color w:val="000000"/>
                <w:sz w:val="22"/>
                <w:szCs w:val="22"/>
              </w:rPr>
              <w:t>реализация системы гражданско-патриотического воспитания гражданина и патриота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5026" w:rsidRPr="00D6408A" w:rsidRDefault="00015026" w:rsidP="003803E7">
            <w:pPr>
              <w:ind w:firstLine="0"/>
              <w:rPr>
                <w:rFonts w:cs="Arial"/>
              </w:rPr>
            </w:pPr>
            <w:r w:rsidRPr="00D6408A">
              <w:rPr>
                <w:rFonts w:cs="Arial"/>
                <w:sz w:val="22"/>
                <w:szCs w:val="22"/>
              </w:rPr>
              <w:t>2018г.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5026" w:rsidRPr="00D6408A" w:rsidRDefault="00015026" w:rsidP="003803E7">
            <w:pPr>
              <w:ind w:firstLine="0"/>
              <w:jc w:val="center"/>
              <w:rPr>
                <w:rFonts w:cs="Arial"/>
              </w:rPr>
            </w:pPr>
            <w:r w:rsidRPr="00D6408A">
              <w:rPr>
                <w:rFonts w:cs="Arial"/>
                <w:sz w:val="22"/>
                <w:szCs w:val="22"/>
              </w:rPr>
              <w:t>2022г.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FE3029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всего, в т. ч. по годам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FE3029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FE3029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FE3029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FE3029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7,2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FE3029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48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D6408A" w:rsidRDefault="00015026" w:rsidP="00D6408A">
            <w:pPr>
              <w:ind w:left="-125" w:firstLine="0"/>
              <w:jc w:val="left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D6408A" w:rsidRDefault="00015026" w:rsidP="00D6408A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D6408A" w:rsidRDefault="00015026" w:rsidP="003803E7">
            <w:pPr>
              <w:ind w:firstLine="0"/>
              <w:rPr>
                <w:rFonts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D6408A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D6408A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D6408A">
            <w:pPr>
              <w:ind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2018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FE3029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FE3029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FE3029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537FC1" w:rsidRDefault="00015026" w:rsidP="00FE3029">
            <w:pPr>
              <w:ind w:firstLine="0"/>
              <w:rPr>
                <w:rFonts w:cs="Arial"/>
              </w:rPr>
            </w:pPr>
            <w:r w:rsidRPr="00537FC1"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FE3029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48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D6408A" w:rsidRDefault="00015026" w:rsidP="00D6408A">
            <w:pPr>
              <w:ind w:left="-125" w:firstLine="0"/>
              <w:jc w:val="left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D6408A" w:rsidRDefault="00015026" w:rsidP="00D6408A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D6408A" w:rsidRDefault="00015026" w:rsidP="003803E7">
            <w:pPr>
              <w:ind w:firstLine="0"/>
              <w:rPr>
                <w:rFonts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D6408A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D6408A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D6408A">
            <w:pPr>
              <w:ind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2019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FE3029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FE3029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FE3029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537FC1" w:rsidRDefault="00015026" w:rsidP="00FE3029">
            <w:pPr>
              <w:ind w:firstLine="0"/>
              <w:rPr>
                <w:rFonts w:cs="Arial"/>
              </w:rPr>
            </w:pPr>
            <w:r w:rsidRPr="00537FC1">
              <w:rPr>
                <w:rFonts w:cs="Arial"/>
                <w:sz w:val="22"/>
                <w:szCs w:val="22"/>
              </w:rPr>
              <w:t>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FE3029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48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D6408A" w:rsidRDefault="00015026" w:rsidP="00D6408A">
            <w:pPr>
              <w:ind w:left="-125" w:firstLine="0"/>
              <w:jc w:val="left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D6408A" w:rsidRDefault="00015026" w:rsidP="00D6408A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D6408A" w:rsidRDefault="00015026" w:rsidP="003803E7">
            <w:pPr>
              <w:ind w:firstLine="0"/>
              <w:rPr>
                <w:rFonts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D6408A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D6408A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D6408A">
            <w:pPr>
              <w:ind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FE3029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FE3029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FE3029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537FC1" w:rsidRDefault="00015026" w:rsidP="00FE3029">
            <w:pPr>
              <w:ind w:firstLine="0"/>
              <w:rPr>
                <w:rFonts w:cs="Arial"/>
              </w:rPr>
            </w:pPr>
            <w:r w:rsidRPr="00537FC1">
              <w:rPr>
                <w:rFonts w:cs="Arial"/>
                <w:sz w:val="22"/>
                <w:szCs w:val="22"/>
              </w:rPr>
              <w:t>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FE3029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72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D6408A" w:rsidRDefault="00015026" w:rsidP="00D6408A">
            <w:pPr>
              <w:ind w:left="-125" w:firstLine="0"/>
              <w:jc w:val="left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D6408A" w:rsidRDefault="00015026" w:rsidP="00D6408A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D6408A" w:rsidRDefault="00015026" w:rsidP="003803E7">
            <w:pPr>
              <w:ind w:firstLine="0"/>
              <w:rPr>
                <w:rFonts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D6408A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D6408A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Default="00015026" w:rsidP="00720730">
            <w:pPr>
              <w:ind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FE3029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FE3029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FE3029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537FC1" w:rsidRDefault="00015026" w:rsidP="00FE3029">
            <w:pPr>
              <w:ind w:firstLine="0"/>
              <w:rPr>
                <w:rFonts w:cs="Arial"/>
              </w:rPr>
            </w:pPr>
            <w:r w:rsidRPr="00537FC1">
              <w:rPr>
                <w:rFonts w:cs="Arial"/>
                <w:sz w:val="22"/>
                <w:szCs w:val="22"/>
              </w:rPr>
              <w:t>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FE3029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165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15026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D6408A" w:rsidRDefault="00015026" w:rsidP="00D6408A">
            <w:pPr>
              <w:ind w:left="-125" w:firstLine="0"/>
              <w:jc w:val="left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D6408A" w:rsidRDefault="00015026" w:rsidP="00D6408A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D6408A" w:rsidRDefault="00015026" w:rsidP="003803E7">
            <w:pPr>
              <w:ind w:firstLine="0"/>
              <w:rPr>
                <w:rFonts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D6408A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D6408A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Default="00015026" w:rsidP="00537FC1">
            <w:pPr>
              <w:ind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FE3029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FE3029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FE3029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537FC1" w:rsidRDefault="00015026" w:rsidP="00FE3029">
            <w:pPr>
              <w:ind w:firstLine="0"/>
              <w:rPr>
                <w:rFonts w:cs="Arial"/>
              </w:rPr>
            </w:pPr>
            <w:r w:rsidRPr="00537FC1">
              <w:rPr>
                <w:rFonts w:cs="Arial"/>
                <w:sz w:val="22"/>
                <w:szCs w:val="22"/>
              </w:rPr>
              <w:t>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FE3029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408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015026" w:rsidRDefault="00015026" w:rsidP="003803E7">
            <w:pPr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5026" w:rsidRPr="00537FC1" w:rsidRDefault="00015026" w:rsidP="00D6408A">
            <w:pPr>
              <w:ind w:left="-125" w:firstLine="0"/>
              <w:jc w:val="left"/>
              <w:rPr>
                <w:rFonts w:cs="Arial"/>
              </w:rPr>
            </w:pPr>
            <w:r w:rsidRPr="00537FC1">
              <w:rPr>
                <w:rFonts w:cs="Arial"/>
                <w:sz w:val="22"/>
                <w:szCs w:val="22"/>
              </w:rPr>
              <w:t>Участие в Республиканском  отборочном туре Московского Международного форума «Одаренные дети»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537FC1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Тимошкина С.Н.</w:t>
            </w:r>
          </w:p>
          <w:p w:rsidR="00015026" w:rsidRPr="00D6408A" w:rsidRDefault="00015026" w:rsidP="00537FC1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Силиванова Л.М.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5026" w:rsidRPr="00D6408A" w:rsidRDefault="00015026" w:rsidP="003803E7">
            <w:pPr>
              <w:ind w:firstLine="0"/>
              <w:rPr>
                <w:rFonts w:cs="Arial"/>
                <w:color w:val="000000"/>
              </w:rPr>
            </w:pPr>
            <w:r w:rsidRPr="00E433CD">
              <w:rPr>
                <w:rFonts w:cs="Arial"/>
                <w:color w:val="000000"/>
                <w:sz w:val="22"/>
                <w:szCs w:val="22"/>
              </w:rPr>
              <w:t>формирование активной жизненной позиции; знание и соблюдение норм правового государства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5026" w:rsidRPr="00D6408A" w:rsidRDefault="00015026" w:rsidP="003803E7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2018г.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5026" w:rsidRPr="00D6408A" w:rsidRDefault="00015026" w:rsidP="003803E7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2022г.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Default="00015026" w:rsidP="00537FC1">
            <w:pPr>
              <w:ind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всего, в т. ч. по годам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FE3029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FE3029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FE3029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537FC1" w:rsidRDefault="00015026" w:rsidP="00FE3029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5,1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FE3029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36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537FC1" w:rsidRDefault="00015026" w:rsidP="00D6408A">
            <w:pPr>
              <w:ind w:left="-125" w:firstLine="0"/>
              <w:jc w:val="left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537FC1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537FC1">
            <w:pPr>
              <w:ind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2018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FE3029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FE3029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FE3029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537FC1" w:rsidRDefault="00015026" w:rsidP="00FE3029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FE3029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6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537FC1" w:rsidRDefault="00015026" w:rsidP="00D6408A">
            <w:pPr>
              <w:ind w:left="-125" w:firstLine="0"/>
              <w:jc w:val="left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537FC1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537FC1">
            <w:pPr>
              <w:ind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2019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FE3029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FE3029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FE3029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537FC1" w:rsidRDefault="00015026" w:rsidP="00FE3029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FE3029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264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537FC1" w:rsidRDefault="00015026" w:rsidP="00D6408A">
            <w:pPr>
              <w:ind w:left="-125" w:firstLine="0"/>
              <w:jc w:val="left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537FC1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537FC1">
            <w:pPr>
              <w:ind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FE3029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FE3029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FE3029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537FC1" w:rsidRDefault="00015026" w:rsidP="00FE3029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FE3029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36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537FC1" w:rsidRDefault="00015026" w:rsidP="00D6408A">
            <w:pPr>
              <w:ind w:left="-125" w:firstLine="0"/>
              <w:jc w:val="left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537FC1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537FC1">
            <w:pPr>
              <w:ind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FE3029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FE3029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FE3029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537FC1" w:rsidRDefault="00015026" w:rsidP="00FE3029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FE3029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168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15026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537FC1" w:rsidRDefault="00015026" w:rsidP="00D6408A">
            <w:pPr>
              <w:ind w:left="-125" w:firstLine="0"/>
              <w:jc w:val="left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537FC1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537FC1">
            <w:pPr>
              <w:ind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FE3029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FE3029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FE3029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537FC1" w:rsidRDefault="00015026" w:rsidP="00FE3029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FE3029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61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D6408A" w:rsidRDefault="00015026" w:rsidP="00537FC1">
            <w:pPr>
              <w:ind w:firstLine="0"/>
              <w:rPr>
                <w:rFonts w:cs="Arial"/>
              </w:rPr>
            </w:pPr>
            <w:r w:rsidRPr="00D6408A">
              <w:rPr>
                <w:rFonts w:cs="Arial"/>
                <w:sz w:val="22"/>
                <w:szCs w:val="22"/>
              </w:rPr>
              <w:t>Проведение районного чемпионата и участие в Чемпионате  Республики Мордовия по Что?</w:t>
            </w:r>
            <w:r>
              <w:rPr>
                <w:rFonts w:cs="Arial"/>
                <w:sz w:val="22"/>
                <w:szCs w:val="22"/>
              </w:rPr>
              <w:t xml:space="preserve">. </w:t>
            </w:r>
            <w:r w:rsidRPr="00D6408A">
              <w:rPr>
                <w:rFonts w:cs="Arial"/>
                <w:sz w:val="22"/>
                <w:szCs w:val="22"/>
              </w:rPr>
              <w:t>Где?, Когда? среди школьников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F972EA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Тимошкина С.Н.</w:t>
            </w:r>
          </w:p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Силиванова Л.М.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color w:val="000000"/>
                <w:sz w:val="22"/>
                <w:szCs w:val="22"/>
              </w:rPr>
              <w:t>реализация системы гражданско-патриотического воспитания гражданина и патриота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2018</w:t>
            </w:r>
            <w:r w:rsidRPr="00E433CD">
              <w:rPr>
                <w:rFonts w:cs="Arial"/>
                <w:sz w:val="22"/>
                <w:szCs w:val="22"/>
              </w:rPr>
              <w:t>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  <w:smartTag w:uri="urn:schemas-microsoft-com:office:smarttags" w:element="metricconverter">
              <w:smartTagPr>
                <w:attr w:name="ProductID" w:val="2022 г"/>
              </w:smartTagPr>
              <w:r>
                <w:rPr>
                  <w:rFonts w:cs="Arial"/>
                  <w:sz w:val="22"/>
                  <w:szCs w:val="22"/>
                </w:rPr>
                <w:t>2022</w:t>
              </w:r>
              <w:r w:rsidRPr="00E433CD">
                <w:rPr>
                  <w:rFonts w:cs="Arial"/>
                  <w:sz w:val="22"/>
                  <w:szCs w:val="22"/>
                </w:rPr>
                <w:t xml:space="preserve"> г</w:t>
              </w:r>
            </w:smartTag>
            <w:r w:rsidRPr="00E433CD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всего, в т. ч. по годам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537FC1" w:rsidRDefault="00015026" w:rsidP="003803E7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4,5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26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201</w:t>
            </w:r>
            <w:r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537FC1" w:rsidRDefault="00015026" w:rsidP="003803E7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4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201</w:t>
            </w:r>
            <w:r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537FC1" w:rsidRDefault="00015026" w:rsidP="003803E7">
            <w:pPr>
              <w:ind w:firstLine="0"/>
              <w:rPr>
                <w:rFonts w:cs="Arial"/>
              </w:rPr>
            </w:pPr>
            <w:r w:rsidRPr="00537FC1"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03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20</w:t>
            </w:r>
            <w:r>
              <w:rPr>
                <w:rFonts w:cs="Arial"/>
                <w:sz w:val="22"/>
                <w:szCs w:val="22"/>
              </w:rPr>
              <w:t>20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537FC1" w:rsidRDefault="00015026" w:rsidP="003803E7">
            <w:pPr>
              <w:ind w:firstLine="0"/>
              <w:rPr>
                <w:rFonts w:cs="Arial"/>
              </w:rPr>
            </w:pPr>
            <w:r w:rsidRPr="00537FC1"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03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201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540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5A0D52" w:rsidRDefault="00015026" w:rsidP="001653E2">
            <w:pPr>
              <w:ind w:left="-125" w:firstLine="0"/>
              <w:rPr>
                <w:rFonts w:cs="Arial"/>
              </w:rPr>
            </w:pPr>
            <w:r w:rsidRPr="005A0D52">
              <w:rPr>
                <w:rFonts w:cs="Arial"/>
                <w:sz w:val="22"/>
                <w:szCs w:val="22"/>
              </w:rPr>
              <w:t xml:space="preserve">Участие в Республиканской поисково - краеведческой экспедиции школьников и молодежи «Равнение на Победу», Маршах Памяти, Снежный десант, Поле ратной славы.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F972EA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Тимошкина С.Н.</w:t>
            </w:r>
          </w:p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Силиванова Л.М.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color w:val="000000"/>
                <w:sz w:val="22"/>
                <w:szCs w:val="22"/>
              </w:rPr>
              <w:t>реализация системы гражданско-патриотического воспитания гражданина и патриота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2018</w:t>
            </w:r>
            <w:r w:rsidRPr="00E433CD">
              <w:rPr>
                <w:rFonts w:cs="Arial"/>
                <w:sz w:val="22"/>
                <w:szCs w:val="22"/>
              </w:rPr>
              <w:t>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  <w:smartTag w:uri="urn:schemas-microsoft-com:office:smarttags" w:element="metricconverter">
              <w:smartTagPr>
                <w:attr w:name="ProductID" w:val="2022 г"/>
              </w:smartTagPr>
              <w:r>
                <w:rPr>
                  <w:rFonts w:cs="Arial"/>
                  <w:sz w:val="22"/>
                  <w:szCs w:val="22"/>
                </w:rPr>
                <w:t>2022</w:t>
              </w:r>
              <w:r w:rsidRPr="00E433CD">
                <w:rPr>
                  <w:rFonts w:cs="Arial"/>
                  <w:sz w:val="22"/>
                  <w:szCs w:val="22"/>
                </w:rPr>
                <w:t xml:space="preserve"> г</w:t>
              </w:r>
            </w:smartTag>
            <w:r w:rsidRPr="00E433CD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всего, в т. ч. по годам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6,5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208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360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201</w:t>
            </w:r>
            <w:r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1</w:t>
            </w:r>
            <w:r w:rsidRPr="00E433CD">
              <w:rPr>
                <w:rFonts w:cs="Arial"/>
                <w:sz w:val="22"/>
                <w:szCs w:val="22"/>
              </w:rPr>
              <w:t>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43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360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201</w:t>
            </w:r>
            <w:r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261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360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2020</w:t>
            </w:r>
            <w:r w:rsidRPr="00E433CD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261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360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261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360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723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6A4613">
            <w:pPr>
              <w:ind w:left="-108" w:firstLine="0"/>
              <w:rPr>
                <w:rFonts w:cs="Arial"/>
                <w:bCs/>
              </w:rPr>
            </w:pPr>
            <w:r w:rsidRPr="001653E2">
              <w:rPr>
                <w:rFonts w:cs="Arial"/>
              </w:rPr>
              <w:t>Проведение районного чемпионата игр  КВН среди школьников и молодежи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F972EA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Тимошкина С.Н.</w:t>
            </w:r>
          </w:p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Силиванова Л.М.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color w:val="000000"/>
                <w:sz w:val="22"/>
                <w:szCs w:val="22"/>
              </w:rPr>
              <w:t>обогащение содержания гражданско-патриотического воспитания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2018</w:t>
            </w:r>
            <w:r w:rsidRPr="00E433CD">
              <w:rPr>
                <w:rFonts w:cs="Arial"/>
                <w:sz w:val="22"/>
                <w:szCs w:val="22"/>
              </w:rPr>
              <w:t>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  <w:smartTag w:uri="urn:schemas-microsoft-com:office:smarttags" w:element="metricconverter">
              <w:smartTagPr>
                <w:attr w:name="ProductID" w:val="2022 г"/>
              </w:smartTagPr>
              <w:r>
                <w:rPr>
                  <w:rFonts w:cs="Arial"/>
                  <w:sz w:val="22"/>
                  <w:szCs w:val="22"/>
                </w:rPr>
                <w:t>2022</w:t>
              </w:r>
              <w:r w:rsidRPr="00E433CD">
                <w:rPr>
                  <w:rFonts w:cs="Arial"/>
                  <w:sz w:val="22"/>
                  <w:szCs w:val="22"/>
                </w:rPr>
                <w:t xml:space="preserve"> г</w:t>
              </w:r>
            </w:smartTag>
            <w:r w:rsidRPr="00E433CD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всего, в т. ч. по годам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640C55">
        <w:trPr>
          <w:trHeight w:val="34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360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201</w:t>
            </w:r>
            <w:r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603124">
        <w:trPr>
          <w:trHeight w:val="191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360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201</w:t>
            </w:r>
            <w:r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640C55">
        <w:trPr>
          <w:trHeight w:val="276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360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603124">
            <w:pPr>
              <w:ind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2020</w:t>
            </w:r>
            <w:r w:rsidRPr="00E433CD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603124">
        <w:trPr>
          <w:trHeight w:val="348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360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Default="00015026" w:rsidP="00603124">
            <w:pPr>
              <w:ind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640C55">
        <w:trPr>
          <w:trHeight w:val="396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360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Default="00015026" w:rsidP="00603124">
            <w:pPr>
              <w:ind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518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BC7D98" w:rsidRDefault="00015026" w:rsidP="006A4613">
            <w:pPr>
              <w:ind w:hanging="108"/>
              <w:rPr>
                <w:rFonts w:cs="Arial"/>
                <w:b/>
              </w:rPr>
            </w:pPr>
            <w:r w:rsidRPr="003E7FF6">
              <w:rPr>
                <w:rFonts w:cs="Arial"/>
                <w:sz w:val="22"/>
                <w:szCs w:val="22"/>
              </w:rPr>
              <w:t>Участие в Республиканской поисково - краеведческой экспедиции школьников и</w:t>
            </w:r>
            <w:r w:rsidRPr="00BC7D98">
              <w:rPr>
                <w:rFonts w:cs="Arial"/>
                <w:b/>
                <w:sz w:val="22"/>
                <w:szCs w:val="22"/>
              </w:rPr>
              <w:t xml:space="preserve"> </w:t>
            </w:r>
            <w:r w:rsidRPr="003E7FF6">
              <w:rPr>
                <w:rFonts w:cs="Arial"/>
                <w:sz w:val="22"/>
                <w:szCs w:val="22"/>
              </w:rPr>
              <w:t>молодежи «Равнение на Победу», Маршах Памяти, Снежный десант, Поле ратной славы.</w:t>
            </w:r>
            <w:r w:rsidRPr="00BC7D98">
              <w:rPr>
                <w:rFonts w:cs="Arial"/>
                <w:b/>
                <w:sz w:val="22"/>
                <w:szCs w:val="22"/>
              </w:rPr>
              <w:t xml:space="preserve">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F972EA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Тимошкина С.Н.</w:t>
            </w:r>
          </w:p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Силиванова Л.М.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color w:val="000000"/>
                <w:sz w:val="22"/>
                <w:szCs w:val="22"/>
              </w:rPr>
              <w:t>реализация системы гражданско-патриотического воспитания гражданина и патриота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2018</w:t>
            </w:r>
            <w:r w:rsidRPr="00E433CD">
              <w:rPr>
                <w:rFonts w:cs="Arial"/>
                <w:sz w:val="22"/>
                <w:szCs w:val="22"/>
              </w:rPr>
              <w:t>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  <w:smartTag w:uri="urn:schemas-microsoft-com:office:smarttags" w:element="metricconverter">
              <w:smartTagPr>
                <w:attr w:name="ProductID" w:val="2022 г"/>
              </w:smartTagPr>
              <w:r>
                <w:rPr>
                  <w:rFonts w:cs="Arial"/>
                  <w:sz w:val="22"/>
                  <w:szCs w:val="22"/>
                </w:rPr>
                <w:t>2022</w:t>
              </w:r>
              <w:r w:rsidRPr="00E433CD">
                <w:rPr>
                  <w:rFonts w:cs="Arial"/>
                  <w:sz w:val="22"/>
                  <w:szCs w:val="22"/>
                </w:rPr>
                <w:t xml:space="preserve"> г</w:t>
              </w:r>
            </w:smartTag>
            <w:r w:rsidRPr="00E433CD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всего, в т. ч. по годам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51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6A4613">
            <w:pPr>
              <w:ind w:hanging="108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2017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57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6A4613">
            <w:pPr>
              <w:ind w:hanging="108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2018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118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6A4613">
            <w:pPr>
              <w:ind w:hanging="108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 xml:space="preserve">2019 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608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3E7FF6" w:rsidRDefault="00015026" w:rsidP="005A0D52">
            <w:pPr>
              <w:ind w:firstLine="0"/>
              <w:rPr>
                <w:rFonts w:cs="Arial"/>
              </w:rPr>
            </w:pPr>
            <w:r w:rsidRPr="003E7FF6">
              <w:rPr>
                <w:rFonts w:cs="Arial"/>
                <w:sz w:val="22"/>
                <w:szCs w:val="22"/>
              </w:rPr>
              <w:t>Участие председателя молодежного парламента при представительном органе муниципального района в республиканских мероприятиях, совещаниях.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F972EA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Тимошкина С.Н.</w:t>
            </w:r>
          </w:p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Силиванова Л.М.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color w:val="000000"/>
                <w:sz w:val="22"/>
                <w:szCs w:val="22"/>
              </w:rPr>
              <w:t>обогащение содержания гражданско-патриотического воспитания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2018</w:t>
            </w:r>
            <w:r w:rsidRPr="00E433CD">
              <w:rPr>
                <w:rFonts w:cs="Arial"/>
                <w:sz w:val="22"/>
                <w:szCs w:val="22"/>
              </w:rPr>
              <w:t>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  <w:smartTag w:uri="urn:schemas-microsoft-com:office:smarttags" w:element="metricconverter">
              <w:smartTagPr>
                <w:attr w:name="ProductID" w:val="2022 г"/>
              </w:smartTagPr>
              <w:r>
                <w:rPr>
                  <w:rFonts w:cs="Arial"/>
                  <w:sz w:val="22"/>
                  <w:szCs w:val="22"/>
                </w:rPr>
                <w:t>2022</w:t>
              </w:r>
              <w:r w:rsidRPr="00E433CD">
                <w:rPr>
                  <w:rFonts w:cs="Arial"/>
                  <w:sz w:val="22"/>
                  <w:szCs w:val="22"/>
                </w:rPr>
                <w:t xml:space="preserve"> г</w:t>
              </w:r>
            </w:smartTag>
            <w:r w:rsidRPr="00E433CD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всего, в т. ч. по годам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08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201</w:t>
            </w:r>
            <w:r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218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201</w:t>
            </w:r>
            <w:r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132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2020</w:t>
            </w:r>
            <w:r w:rsidRPr="00E433CD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204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5A0D52">
            <w:pPr>
              <w:ind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681A0E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54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5A0D52">
            <w:pPr>
              <w:ind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681A0E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292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3E7FF6" w:rsidRDefault="00015026" w:rsidP="003E7FF6">
            <w:pPr>
              <w:ind w:firstLine="0"/>
              <w:rPr>
                <w:rFonts w:cs="Arial"/>
              </w:rPr>
            </w:pPr>
            <w:r w:rsidRPr="003E7FF6">
              <w:rPr>
                <w:rFonts w:cs="Arial"/>
                <w:sz w:val="22"/>
                <w:szCs w:val="22"/>
              </w:rPr>
              <w:t xml:space="preserve">Участие в республиканском конкурсе «Лучший поисковый отряд»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F972EA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Тимошкина С.Н.</w:t>
            </w:r>
          </w:p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Силиванова Л.М.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193DB0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color w:val="000000"/>
                <w:sz w:val="22"/>
                <w:szCs w:val="22"/>
              </w:rPr>
              <w:t>формирование активной жизненной позиции; знание и соблюдение норм правового государства, осознание обучающимися высших ценностей, идеалов, ориентиров, способность руководствоваться ими в практической деятельности.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2018</w:t>
            </w:r>
            <w:r w:rsidRPr="00E433CD">
              <w:rPr>
                <w:rFonts w:cs="Arial"/>
                <w:sz w:val="22"/>
                <w:szCs w:val="22"/>
              </w:rPr>
              <w:t>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  <w:smartTag w:uri="urn:schemas-microsoft-com:office:smarttags" w:element="metricconverter">
              <w:smartTagPr>
                <w:attr w:name="ProductID" w:val="2022 г"/>
              </w:smartTagPr>
              <w:r>
                <w:rPr>
                  <w:rFonts w:cs="Arial"/>
                  <w:sz w:val="22"/>
                  <w:szCs w:val="22"/>
                </w:rPr>
                <w:t>2022</w:t>
              </w:r>
              <w:r w:rsidRPr="00E433CD">
                <w:rPr>
                  <w:rFonts w:cs="Arial"/>
                  <w:sz w:val="22"/>
                  <w:szCs w:val="22"/>
                </w:rPr>
                <w:t xml:space="preserve"> г</w:t>
              </w:r>
            </w:smartTag>
            <w:r w:rsidRPr="00E433CD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всего, в т. ч. по годам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335ED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5,9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19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201</w:t>
            </w:r>
            <w:r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25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201</w:t>
            </w:r>
            <w:r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335ED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1,</w:t>
            </w:r>
            <w:r>
              <w:rPr>
                <w:rFonts w:cs="Arial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0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20</w:t>
            </w:r>
            <w:r>
              <w:rPr>
                <w:rFonts w:cs="Arial"/>
                <w:sz w:val="22"/>
                <w:szCs w:val="22"/>
              </w:rPr>
              <w:t>20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681A0E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1,</w:t>
            </w:r>
            <w:r>
              <w:rPr>
                <w:rFonts w:cs="Arial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158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681A0E">
            <w:pPr>
              <w:ind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Default="00015026" w:rsidP="003335ED">
            <w:pPr>
              <w:ind w:firstLine="0"/>
              <w:rPr>
                <w:rFonts w:cs="Arial"/>
              </w:rPr>
            </w:pPr>
          </w:p>
          <w:p w:rsidR="00015026" w:rsidRPr="00E433CD" w:rsidRDefault="00015026" w:rsidP="00681A0E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1,4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432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681A0E">
            <w:pPr>
              <w:ind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Default="00015026" w:rsidP="00681A0E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1488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/>
              <w:jc w:val="left"/>
              <w:rPr>
                <w:rFonts w:cs="Arial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335ED">
            <w:pPr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60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015026" w:rsidRPr="00681A0E" w:rsidRDefault="00015026" w:rsidP="003803E7">
            <w:pPr>
              <w:ind w:firstLine="0"/>
              <w:jc w:val="left"/>
              <w:rPr>
                <w:rFonts w:cs="Arial"/>
              </w:rPr>
            </w:pPr>
            <w:r w:rsidRPr="00681A0E">
              <w:rPr>
                <w:rFonts w:cs="Arial"/>
                <w:sz w:val="22"/>
                <w:szCs w:val="22"/>
              </w:rPr>
              <w:t>10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5026" w:rsidRPr="00681A0E" w:rsidRDefault="00015026" w:rsidP="00681A0E">
            <w:pPr>
              <w:ind w:firstLine="0"/>
              <w:rPr>
                <w:rFonts w:cs="Arial"/>
              </w:rPr>
            </w:pPr>
            <w:r w:rsidRPr="00681A0E">
              <w:rPr>
                <w:rFonts w:cs="Arial"/>
                <w:sz w:val="22"/>
                <w:szCs w:val="22"/>
              </w:rPr>
              <w:t>Организация и участие  районного клуба молодой семьи «Семь+Я»  в Республиканском Форуме молодых семей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681A0E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Тимошкина С.Н.</w:t>
            </w:r>
          </w:p>
          <w:p w:rsidR="00015026" w:rsidRPr="00E433CD" w:rsidRDefault="00015026" w:rsidP="00681A0E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Силиванова Л.М.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color w:val="000000"/>
                <w:sz w:val="22"/>
                <w:szCs w:val="22"/>
              </w:rPr>
              <w:t>обогащение содержания гражданско-патриотического воспитания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5026" w:rsidRPr="00681A0E" w:rsidRDefault="00015026" w:rsidP="003803E7">
            <w:pPr>
              <w:ind w:firstLine="0"/>
              <w:rPr>
                <w:rFonts w:cs="Arial"/>
              </w:rPr>
            </w:pPr>
            <w:r w:rsidRPr="00681A0E">
              <w:rPr>
                <w:rFonts w:cs="Arial"/>
                <w:sz w:val="22"/>
                <w:szCs w:val="22"/>
              </w:rPr>
              <w:t>2018г.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5026" w:rsidRPr="00681A0E" w:rsidRDefault="00015026" w:rsidP="003803E7">
            <w:pPr>
              <w:ind w:firstLine="0"/>
              <w:jc w:val="center"/>
              <w:rPr>
                <w:rFonts w:cs="Arial"/>
              </w:rPr>
            </w:pPr>
            <w:r w:rsidRPr="00681A0E">
              <w:rPr>
                <w:rFonts w:cs="Arial"/>
                <w:sz w:val="22"/>
                <w:szCs w:val="22"/>
              </w:rPr>
              <w:t>2022г.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681A0E" w:rsidRDefault="00015026" w:rsidP="000859E0">
            <w:pPr>
              <w:ind w:left="-20"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всего, в т. ч. по годам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681A0E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681A0E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681A0E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681A0E" w:rsidRDefault="00015026" w:rsidP="00681A0E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681A0E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204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681A0E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681A0E" w:rsidRDefault="00015026" w:rsidP="00681A0E">
            <w:pPr>
              <w:ind w:firstLine="0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681A0E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681A0E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681A0E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681A0E">
            <w:pPr>
              <w:ind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2018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681A0E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681A0E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681A0E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681A0E" w:rsidRDefault="00015026" w:rsidP="00681A0E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681A0E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12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681A0E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681A0E" w:rsidRDefault="00015026" w:rsidP="00681A0E">
            <w:pPr>
              <w:ind w:firstLine="0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681A0E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681A0E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681A0E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Default="00015026" w:rsidP="00681A0E">
            <w:pPr>
              <w:ind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2019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681A0E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681A0E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681A0E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681A0E" w:rsidRDefault="00015026" w:rsidP="00681A0E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681A0E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216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681A0E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681A0E" w:rsidRDefault="00015026" w:rsidP="00681A0E">
            <w:pPr>
              <w:ind w:firstLine="0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681A0E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681A0E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681A0E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Default="00015026" w:rsidP="00681A0E">
            <w:pPr>
              <w:ind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681A0E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681A0E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681A0E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681A0E" w:rsidRDefault="00015026" w:rsidP="00681A0E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681A0E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12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681A0E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681A0E" w:rsidRDefault="00015026" w:rsidP="00681A0E">
            <w:pPr>
              <w:ind w:firstLine="0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681A0E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681A0E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681A0E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Default="00015026" w:rsidP="00681A0E">
            <w:pPr>
              <w:ind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681A0E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681A0E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681A0E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681A0E" w:rsidRDefault="00015026" w:rsidP="00681A0E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681A0E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504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681A0E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681A0E" w:rsidRDefault="00015026" w:rsidP="00681A0E">
            <w:pPr>
              <w:ind w:firstLine="0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681A0E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681A0E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681A0E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Default="00015026" w:rsidP="00681A0E">
            <w:pPr>
              <w:ind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681A0E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681A0E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681A0E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681A0E" w:rsidRDefault="00015026" w:rsidP="00681A0E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681A0E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405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1</w:t>
            </w:r>
            <w:r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3E7FF6" w:rsidRDefault="00015026" w:rsidP="00681A0E">
            <w:pPr>
              <w:ind w:firstLine="0"/>
              <w:rPr>
                <w:rFonts w:cs="Arial"/>
              </w:rPr>
            </w:pPr>
            <w:r w:rsidRPr="003E7FF6">
              <w:rPr>
                <w:rFonts w:cs="Arial"/>
                <w:sz w:val="22"/>
                <w:szCs w:val="22"/>
              </w:rPr>
              <w:t>Организация проведения районной спартакиады среди школьников  и допризывной молодежи посвященная Дню защитника Отечества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F972EA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Тимошкина С.Н.</w:t>
            </w:r>
          </w:p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Силиванова Л.М.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color w:val="000000"/>
                <w:sz w:val="22"/>
                <w:szCs w:val="22"/>
              </w:rPr>
              <w:t>реализация системы гражданско-патриотического воспитания гражданина и патриота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2018</w:t>
            </w:r>
            <w:r w:rsidRPr="00E433CD">
              <w:rPr>
                <w:rFonts w:cs="Arial"/>
                <w:sz w:val="22"/>
                <w:szCs w:val="22"/>
              </w:rPr>
              <w:t>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  <w:smartTag w:uri="urn:schemas-microsoft-com:office:smarttags" w:element="metricconverter">
              <w:smartTagPr>
                <w:attr w:name="ProductID" w:val="2022 г"/>
              </w:smartTagPr>
              <w:r>
                <w:rPr>
                  <w:rFonts w:cs="Arial"/>
                  <w:sz w:val="22"/>
                  <w:szCs w:val="22"/>
                </w:rPr>
                <w:t>2022</w:t>
              </w:r>
              <w:r w:rsidRPr="00E433CD">
                <w:rPr>
                  <w:rFonts w:cs="Arial"/>
                  <w:sz w:val="22"/>
                  <w:szCs w:val="22"/>
                </w:rPr>
                <w:t xml:space="preserve"> г</w:t>
              </w:r>
            </w:smartTag>
            <w:r w:rsidRPr="00E433CD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всего, в т. ч. по годам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335ED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5,8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54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201</w:t>
            </w:r>
            <w:r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55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201</w:t>
            </w:r>
            <w:r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335ED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1,</w:t>
            </w:r>
            <w:r>
              <w:rPr>
                <w:rFonts w:cs="Arial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6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2020</w:t>
            </w:r>
            <w:r w:rsidRPr="00E433CD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335ED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168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Default="00015026" w:rsidP="005B1780">
            <w:pPr>
              <w:ind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5B1780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1.2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48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Default="00015026" w:rsidP="005B1780">
            <w:pPr>
              <w:ind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5B1780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20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12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3E7FF6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3E7FF6">
              <w:rPr>
                <w:rFonts w:ascii="Arial" w:hAnsi="Arial" w:cs="Arial"/>
                <w:sz w:val="22"/>
                <w:szCs w:val="22"/>
              </w:rPr>
              <w:t>Участие в зональной спартакиаде допризывной молодежи  «Защитник Отечества»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F972EA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Тимошкина С.Н.</w:t>
            </w:r>
          </w:p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Силиванова Л.М.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color w:val="000000"/>
                <w:sz w:val="22"/>
                <w:szCs w:val="22"/>
              </w:rPr>
              <w:t>реализация системы гражданско-патриотического воспитания гражданина и патриота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2018</w:t>
            </w:r>
            <w:r w:rsidRPr="00E433CD">
              <w:rPr>
                <w:rFonts w:cs="Arial"/>
                <w:sz w:val="22"/>
                <w:szCs w:val="22"/>
              </w:rPr>
              <w:t>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  <w:smartTag w:uri="urn:schemas-microsoft-com:office:smarttags" w:element="metricconverter">
              <w:smartTagPr>
                <w:attr w:name="ProductID" w:val="2022 г"/>
              </w:smartTagPr>
              <w:r>
                <w:rPr>
                  <w:rFonts w:cs="Arial"/>
                  <w:sz w:val="22"/>
                  <w:szCs w:val="22"/>
                </w:rPr>
                <w:t>2022</w:t>
              </w:r>
              <w:r w:rsidRPr="00E433CD">
                <w:rPr>
                  <w:rFonts w:cs="Arial"/>
                  <w:sz w:val="22"/>
                  <w:szCs w:val="22"/>
                </w:rPr>
                <w:t xml:space="preserve"> г</w:t>
              </w:r>
            </w:smartTag>
            <w:r w:rsidRPr="00E433CD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всего, в т. ч. по годам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B3290E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B3290E" w:rsidRDefault="00015026" w:rsidP="003803E7">
            <w:pPr>
              <w:ind w:firstLine="0"/>
              <w:rPr>
                <w:rFonts w:cs="Arial"/>
              </w:rPr>
            </w:pPr>
            <w:r w:rsidRPr="00B3290E">
              <w:rPr>
                <w:rFonts w:cs="Arial"/>
                <w:sz w:val="22"/>
                <w:szCs w:val="22"/>
              </w:rPr>
              <w:t>5,8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7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201</w:t>
            </w:r>
            <w:r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24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201</w:t>
            </w:r>
            <w:r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1.</w:t>
            </w:r>
            <w:r>
              <w:rPr>
                <w:rFonts w:cs="Arial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192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2020</w:t>
            </w:r>
            <w:r w:rsidRPr="00E433CD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1,2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96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Default="00015026" w:rsidP="00B3290E">
            <w:pPr>
              <w:ind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B3290E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276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Default="00015026" w:rsidP="00B3290E">
            <w:pPr>
              <w:ind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B3290E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80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13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3E7FF6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3E7FF6">
              <w:rPr>
                <w:rFonts w:ascii="Arial" w:hAnsi="Arial" w:cs="Arial"/>
                <w:sz w:val="22"/>
                <w:szCs w:val="22"/>
              </w:rPr>
              <w:t>Участие в Республиканской школе социальной практике «Я- доброволец»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F972EA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Тимошкина С.Н.</w:t>
            </w:r>
          </w:p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Силиванова Л.М.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color w:val="000000"/>
                <w:sz w:val="22"/>
                <w:szCs w:val="22"/>
              </w:rPr>
              <w:t>формирование активной жизненной позиции; знание и соблюдение норм правового государства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2018</w:t>
            </w:r>
            <w:r w:rsidRPr="00E433CD">
              <w:rPr>
                <w:rFonts w:cs="Arial"/>
                <w:sz w:val="22"/>
                <w:szCs w:val="22"/>
              </w:rPr>
              <w:t>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  <w:smartTag w:uri="urn:schemas-microsoft-com:office:smarttags" w:element="metricconverter">
              <w:smartTagPr>
                <w:attr w:name="ProductID" w:val="2022 г"/>
              </w:smartTagPr>
              <w:r>
                <w:rPr>
                  <w:rFonts w:cs="Arial"/>
                  <w:sz w:val="22"/>
                  <w:szCs w:val="22"/>
                </w:rPr>
                <w:t>2022</w:t>
              </w:r>
              <w:r w:rsidRPr="00E433CD">
                <w:rPr>
                  <w:rFonts w:cs="Arial"/>
                  <w:sz w:val="22"/>
                  <w:szCs w:val="22"/>
                </w:rPr>
                <w:t xml:space="preserve"> г</w:t>
              </w:r>
            </w:smartTag>
            <w:r w:rsidRPr="00E433CD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всего, в т. ч. по годам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B3290E" w:rsidRDefault="00015026" w:rsidP="003803E7">
            <w:pPr>
              <w:ind w:firstLine="0"/>
              <w:rPr>
                <w:rFonts w:cs="Arial"/>
              </w:rPr>
            </w:pPr>
            <w:r w:rsidRPr="00B3290E">
              <w:rPr>
                <w:rFonts w:cs="Arial"/>
                <w:sz w:val="22"/>
                <w:szCs w:val="22"/>
              </w:rPr>
              <w:t>4,0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3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201</w:t>
            </w:r>
            <w:r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25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201</w:t>
            </w:r>
            <w:r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0,</w:t>
            </w:r>
            <w:r>
              <w:rPr>
                <w:rFonts w:cs="Arial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6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</w:t>
            </w:r>
            <w:r>
              <w:rPr>
                <w:rFonts w:cs="Arial"/>
                <w:sz w:val="22"/>
                <w:szCs w:val="22"/>
              </w:rPr>
              <w:t>020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0,7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167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B3290E">
            <w:pPr>
              <w:ind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Default="00015026" w:rsidP="003803E7">
            <w:pPr>
              <w:rPr>
                <w:rFonts w:cs="Arial"/>
              </w:rPr>
            </w:pPr>
          </w:p>
          <w:p w:rsidR="00015026" w:rsidRPr="00E433CD" w:rsidRDefault="00015026" w:rsidP="00B3290E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24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B3290E">
            <w:pPr>
              <w:ind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Default="00015026" w:rsidP="00B3290E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55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2018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63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 xml:space="preserve">2019 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14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3E7FF6" w:rsidRDefault="00015026" w:rsidP="003E7FF6">
            <w:pPr>
              <w:ind w:firstLine="0"/>
              <w:rPr>
                <w:rFonts w:cs="Arial"/>
              </w:rPr>
            </w:pPr>
            <w:r w:rsidRPr="003E7FF6">
              <w:rPr>
                <w:rFonts w:cs="Arial"/>
                <w:sz w:val="22"/>
                <w:szCs w:val="22"/>
              </w:rPr>
              <w:t>Районный конкурс  «Поисковик года» среди поисковых отрядов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F972EA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Тимошкина С.Н.</w:t>
            </w:r>
          </w:p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Силиванова Л.М.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972B8C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color w:val="000000"/>
                <w:sz w:val="22"/>
                <w:szCs w:val="22"/>
              </w:rPr>
              <w:t>осознание высших ценностей, идеалов, ориентиров, способность руководствоваться ими в практической деятельности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2018</w:t>
            </w:r>
            <w:r w:rsidRPr="00E433CD">
              <w:rPr>
                <w:rFonts w:cs="Arial"/>
                <w:sz w:val="22"/>
                <w:szCs w:val="22"/>
              </w:rPr>
              <w:t>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  <w:smartTag w:uri="urn:schemas-microsoft-com:office:smarttags" w:element="metricconverter">
              <w:smartTagPr>
                <w:attr w:name="ProductID" w:val="2022 г"/>
              </w:smartTagPr>
              <w:r>
                <w:rPr>
                  <w:rFonts w:cs="Arial"/>
                  <w:sz w:val="22"/>
                  <w:szCs w:val="22"/>
                </w:rPr>
                <w:t>2022</w:t>
              </w:r>
              <w:r w:rsidRPr="00E433CD">
                <w:rPr>
                  <w:rFonts w:cs="Arial"/>
                  <w:sz w:val="22"/>
                  <w:szCs w:val="22"/>
                </w:rPr>
                <w:t xml:space="preserve"> г</w:t>
              </w:r>
            </w:smartTag>
            <w:r w:rsidRPr="00E433CD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всего, в т. ч. по годам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A675F2" w:rsidRDefault="00015026" w:rsidP="003803E7">
            <w:pPr>
              <w:ind w:firstLine="0"/>
              <w:rPr>
                <w:rFonts w:cs="Arial"/>
              </w:rPr>
            </w:pPr>
            <w:r w:rsidRPr="00A675F2">
              <w:rPr>
                <w:rFonts w:cs="Arial"/>
                <w:sz w:val="22"/>
                <w:szCs w:val="22"/>
              </w:rPr>
              <w:t>4,2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24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201</w:t>
            </w:r>
            <w:r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2626AD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19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201</w:t>
            </w:r>
            <w:r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0,</w:t>
            </w:r>
            <w:r>
              <w:rPr>
                <w:rFonts w:cs="Arial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264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2B2130" w:rsidRDefault="00015026" w:rsidP="002B2130">
            <w:pPr>
              <w:ind w:left="-20"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20</w:t>
            </w:r>
            <w:r>
              <w:rPr>
                <w:rFonts w:cs="Arial"/>
                <w:sz w:val="22"/>
                <w:szCs w:val="22"/>
              </w:rPr>
              <w:t>20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12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2B2130">
            <w:pPr>
              <w:ind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A675F2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84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2B2130">
            <w:pPr>
              <w:ind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A675F2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0,7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732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2B2130">
            <w:pPr>
              <w:ind w:left="-20" w:right="-110"/>
              <w:jc w:val="left"/>
              <w:rPr>
                <w:rFonts w:cs="Arial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189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15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A12C36" w:rsidRDefault="00015026" w:rsidP="00A675F2">
            <w:pPr>
              <w:rPr>
                <w:rFonts w:cs="Arial"/>
                <w:u w:val="single"/>
              </w:rPr>
            </w:pPr>
          </w:p>
          <w:p w:rsidR="00015026" w:rsidRPr="00A675F2" w:rsidRDefault="00015026" w:rsidP="00A675F2">
            <w:pPr>
              <w:ind w:firstLine="0"/>
              <w:rPr>
                <w:rFonts w:cs="Arial"/>
              </w:rPr>
            </w:pPr>
            <w:r w:rsidRPr="00A675F2">
              <w:rPr>
                <w:rFonts w:cs="Arial"/>
                <w:sz w:val="22"/>
                <w:szCs w:val="22"/>
              </w:rPr>
              <w:t>Участие в кустовых фестивалях по робототехнике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F972EA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Тимошкина С.Н.</w:t>
            </w:r>
          </w:p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Силиванова Л.М.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color w:val="000000"/>
                <w:sz w:val="22"/>
                <w:szCs w:val="22"/>
              </w:rPr>
              <w:t>обогащение содержания гражданско-патриотического воспитания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2018</w:t>
            </w:r>
            <w:r w:rsidRPr="00E433CD">
              <w:rPr>
                <w:rFonts w:cs="Arial"/>
                <w:sz w:val="22"/>
                <w:szCs w:val="22"/>
              </w:rPr>
              <w:t>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  <w:smartTag w:uri="urn:schemas-microsoft-com:office:smarttags" w:element="metricconverter">
              <w:smartTagPr>
                <w:attr w:name="ProductID" w:val="2022 г"/>
              </w:smartTagPr>
              <w:r>
                <w:rPr>
                  <w:rFonts w:cs="Arial"/>
                  <w:sz w:val="22"/>
                  <w:szCs w:val="22"/>
                </w:rPr>
                <w:t>2022</w:t>
              </w:r>
              <w:r w:rsidRPr="00E433CD">
                <w:rPr>
                  <w:rFonts w:cs="Arial"/>
                  <w:sz w:val="22"/>
                  <w:szCs w:val="22"/>
                </w:rPr>
                <w:t xml:space="preserve"> г</w:t>
              </w:r>
            </w:smartTag>
            <w:r w:rsidRPr="00E433CD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всего, в т. ч. по годам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A675F2" w:rsidRDefault="00015026" w:rsidP="003803E7">
            <w:pPr>
              <w:ind w:firstLine="0"/>
              <w:rPr>
                <w:rFonts w:cs="Arial"/>
              </w:rPr>
            </w:pPr>
            <w:r w:rsidRPr="00A675F2">
              <w:rPr>
                <w:rFonts w:cs="Arial"/>
                <w:sz w:val="22"/>
                <w:szCs w:val="22"/>
              </w:rPr>
              <w:t>3,5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19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201</w:t>
            </w:r>
            <w:r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19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201</w:t>
            </w:r>
            <w:r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12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A675F2">
            <w:pPr>
              <w:ind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20</w:t>
            </w:r>
            <w:r>
              <w:rPr>
                <w:rFonts w:cs="Arial"/>
                <w:sz w:val="22"/>
                <w:szCs w:val="22"/>
              </w:rPr>
              <w:t>20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162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A675F2">
            <w:pPr>
              <w:ind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A675F2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96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Default="00015026" w:rsidP="00A675F2">
            <w:pPr>
              <w:ind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A675F2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277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16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3E7FF6" w:rsidRDefault="00015026" w:rsidP="003E7FF6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Участие  в Межрегиональном молодежном образовательном форуме «</w:t>
            </w:r>
            <w:r>
              <w:rPr>
                <w:rFonts w:cs="Arial"/>
                <w:lang w:val="en-US"/>
              </w:rPr>
              <w:t>I</w:t>
            </w:r>
            <w:r>
              <w:rPr>
                <w:rFonts w:cs="Arial"/>
              </w:rPr>
              <w:t>Волга»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F972EA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Тимошкина С.Н.</w:t>
            </w:r>
          </w:p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Силиванова Л.М.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E7FF6">
            <w:pPr>
              <w:widowControl/>
              <w:shd w:val="clear" w:color="auto" w:fill="FFFFFF"/>
              <w:autoSpaceDE/>
              <w:autoSpaceDN/>
              <w:adjustRightInd/>
              <w:spacing w:before="100" w:beforeAutospacing="1" w:after="100" w:afterAutospacing="1"/>
              <w:ind w:left="-108" w:firstLine="0"/>
              <w:jc w:val="left"/>
              <w:rPr>
                <w:rFonts w:cs="Arial"/>
                <w:color w:val="000000"/>
              </w:rPr>
            </w:pPr>
            <w:r w:rsidRPr="00E433CD">
              <w:rPr>
                <w:rFonts w:cs="Arial"/>
                <w:color w:val="000000"/>
                <w:sz w:val="22"/>
                <w:szCs w:val="22"/>
              </w:rPr>
              <w:t>приобретение опыта основных социальных ролей (члена семьи, гражданина, члена коллектива, избирателя);</w:t>
            </w:r>
          </w:p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2018</w:t>
            </w:r>
            <w:r w:rsidRPr="00E433CD">
              <w:rPr>
                <w:rFonts w:cs="Arial"/>
                <w:sz w:val="22"/>
                <w:szCs w:val="22"/>
              </w:rPr>
              <w:t>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  <w:smartTag w:uri="urn:schemas-microsoft-com:office:smarttags" w:element="metricconverter">
              <w:smartTagPr>
                <w:attr w:name="ProductID" w:val="2022 г"/>
              </w:smartTagPr>
              <w:r>
                <w:rPr>
                  <w:rFonts w:cs="Arial"/>
                  <w:sz w:val="22"/>
                  <w:szCs w:val="22"/>
                </w:rPr>
                <w:t>2022</w:t>
              </w:r>
              <w:r w:rsidRPr="00E433CD">
                <w:rPr>
                  <w:rFonts w:cs="Arial"/>
                  <w:sz w:val="22"/>
                  <w:szCs w:val="22"/>
                </w:rPr>
                <w:t xml:space="preserve"> г</w:t>
              </w:r>
            </w:smartTag>
            <w:r w:rsidRPr="00E433CD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всего, в т. ч. по годам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24,0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24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201</w:t>
            </w:r>
            <w:r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4,0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21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201</w:t>
            </w:r>
            <w:r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5</w:t>
            </w:r>
            <w:r>
              <w:rPr>
                <w:rFonts w:cs="Arial"/>
                <w:sz w:val="22"/>
                <w:szCs w:val="22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72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2020</w:t>
            </w:r>
            <w:r w:rsidRPr="00E433CD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48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Default="00015026" w:rsidP="003E7FF6">
            <w:pPr>
              <w:ind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Default="00015026" w:rsidP="003E7FF6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948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Default="00015026" w:rsidP="003E7FF6">
            <w:pPr>
              <w:ind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Default="00015026" w:rsidP="003E7FF6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217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17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F31DAA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F31DAA">
              <w:rPr>
                <w:rFonts w:ascii="Arial" w:hAnsi="Arial" w:cs="Arial"/>
                <w:sz w:val="22"/>
                <w:szCs w:val="22"/>
              </w:rPr>
              <w:t xml:space="preserve">Участие в Республиканском конкурсе  «Поисковик года»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F972EA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Тимошкина С.Н.</w:t>
            </w:r>
          </w:p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Силиванова Л.М.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color w:val="000000"/>
                <w:sz w:val="22"/>
                <w:szCs w:val="22"/>
              </w:rPr>
              <w:t>реализация системы гражданско-патриотического воспитания гражданина и патриота; 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2018</w:t>
            </w:r>
            <w:r w:rsidRPr="00E433CD">
              <w:rPr>
                <w:rFonts w:cs="Arial"/>
                <w:sz w:val="22"/>
                <w:szCs w:val="22"/>
              </w:rPr>
              <w:t>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  <w:smartTag w:uri="urn:schemas-microsoft-com:office:smarttags" w:element="metricconverter">
              <w:smartTagPr>
                <w:attr w:name="ProductID" w:val="2022 г"/>
              </w:smartTagPr>
              <w:r>
                <w:rPr>
                  <w:rFonts w:cs="Arial"/>
                  <w:sz w:val="22"/>
                  <w:szCs w:val="22"/>
                </w:rPr>
                <w:t>2022</w:t>
              </w:r>
              <w:r w:rsidRPr="00E433CD">
                <w:rPr>
                  <w:rFonts w:cs="Arial"/>
                  <w:sz w:val="22"/>
                  <w:szCs w:val="22"/>
                </w:rPr>
                <w:t xml:space="preserve"> г</w:t>
              </w:r>
            </w:smartTag>
            <w:r w:rsidRPr="00E433CD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всего, в т. ч. по годам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25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201</w:t>
            </w:r>
            <w:r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24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201</w:t>
            </w:r>
            <w:r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1,</w:t>
            </w:r>
            <w:r>
              <w:rPr>
                <w:rFonts w:cs="Arial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203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F31DAA" w:rsidRDefault="00015026" w:rsidP="00F31DAA">
            <w:pPr>
              <w:ind w:left="-20"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20</w:t>
            </w:r>
            <w:r>
              <w:rPr>
                <w:rFonts w:cs="Arial"/>
                <w:sz w:val="22"/>
                <w:szCs w:val="22"/>
              </w:rPr>
              <w:t>20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1,</w:t>
            </w:r>
            <w:r>
              <w:rPr>
                <w:rFonts w:cs="Arial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84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F31DAA">
            <w:pPr>
              <w:ind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F31DAA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408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Default="00015026" w:rsidP="00F31DAA">
            <w:pPr>
              <w:ind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F31DAA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36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Default="00015026" w:rsidP="003803E7">
            <w:pPr>
              <w:ind w:left="-20" w:right="-110"/>
              <w:jc w:val="left"/>
              <w:rPr>
                <w:rFonts w:cs="Arial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01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18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24170C">
              <w:rPr>
                <w:rFonts w:ascii="Arial" w:hAnsi="Arial" w:cs="Arial"/>
              </w:rPr>
              <w:t>Участие  Кочкуровского сводного поискового отряда   в ПОСТ 1 у Вечного огня на площади Победа г. Саранска, аллее Славы с. Кочкурово в рамках акции «Пятнадцать дней до Великой Победы»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F972EA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Тимошкина С.Н.</w:t>
            </w:r>
          </w:p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Силиванова Л.М.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7F363F">
            <w:pPr>
              <w:widowControl/>
              <w:shd w:val="clear" w:color="auto" w:fill="FFFFFF"/>
              <w:autoSpaceDE/>
              <w:autoSpaceDN/>
              <w:adjustRightInd/>
              <w:spacing w:before="100" w:beforeAutospacing="1" w:after="100" w:afterAutospacing="1"/>
              <w:ind w:left="-108" w:firstLine="0"/>
              <w:jc w:val="left"/>
              <w:rPr>
                <w:rFonts w:cs="Arial"/>
                <w:color w:val="000000"/>
              </w:rPr>
            </w:pPr>
            <w:r w:rsidRPr="00E433CD">
              <w:rPr>
                <w:rFonts w:cs="Arial"/>
                <w:color w:val="000000"/>
                <w:sz w:val="22"/>
                <w:szCs w:val="22"/>
              </w:rPr>
              <w:t>реализация системы гражданско-патриотического воспитания гражданина и патриота; </w:t>
            </w:r>
          </w:p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2018</w:t>
            </w:r>
            <w:r w:rsidRPr="00E433CD">
              <w:rPr>
                <w:rFonts w:cs="Arial"/>
                <w:sz w:val="22"/>
                <w:szCs w:val="22"/>
              </w:rPr>
              <w:t>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2022</w:t>
            </w:r>
            <w:r w:rsidRPr="00E433CD">
              <w:rPr>
                <w:rFonts w:cs="Arial"/>
                <w:sz w:val="22"/>
                <w:szCs w:val="22"/>
              </w:rPr>
              <w:t xml:space="preserve"> 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всего, в т. ч. по годам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4,5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3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201</w:t>
            </w:r>
            <w:r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1,</w:t>
            </w:r>
            <w:r>
              <w:rPr>
                <w:rFonts w:cs="Arial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42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201</w:t>
            </w:r>
            <w:r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1,</w:t>
            </w:r>
            <w:r>
              <w:rPr>
                <w:rFonts w:cs="Arial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24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2020</w:t>
            </w:r>
            <w:r w:rsidRPr="00E433CD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48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F31DAA">
            <w:pPr>
              <w:ind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F31DAA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168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F31DAA">
            <w:pPr>
              <w:ind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F31DAA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24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Default="00015026" w:rsidP="00F31DAA">
            <w:pPr>
              <w:ind w:right="-110" w:firstLine="0"/>
              <w:jc w:val="left"/>
              <w:rPr>
                <w:rFonts w:cs="Arial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60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19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6629AF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6629AF">
              <w:rPr>
                <w:rFonts w:ascii="Arial" w:hAnsi="Arial" w:cs="Arial"/>
                <w:sz w:val="22"/>
                <w:szCs w:val="22"/>
              </w:rPr>
              <w:t>Участие района, руководителей и бойцов поисковых отрядов в поисковых экспедициях во Всероссийских Вахтах Памяти (Калужская, Смоленская, Волгоградская, Ростовская области, Аджимушкай)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F972EA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Тимошкина С.Н.</w:t>
            </w:r>
          </w:p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Силиванова Л.М.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widowControl/>
              <w:shd w:val="clear" w:color="auto" w:fill="FFFFFF"/>
              <w:autoSpaceDE/>
              <w:autoSpaceDN/>
              <w:adjustRightInd/>
              <w:spacing w:before="100" w:beforeAutospacing="1" w:after="100" w:afterAutospacing="1"/>
              <w:ind w:left="-108" w:hanging="1101"/>
              <w:jc w:val="left"/>
              <w:rPr>
                <w:rFonts w:cs="Arial"/>
                <w:color w:val="000000"/>
              </w:rPr>
            </w:pPr>
            <w:r w:rsidRPr="00E433CD">
              <w:rPr>
                <w:rFonts w:cs="Arial"/>
                <w:color w:val="000000"/>
                <w:sz w:val="22"/>
                <w:szCs w:val="22"/>
              </w:rPr>
              <w:t>осознание о</w:t>
            </w:r>
            <w:r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r w:rsidRPr="00E433CD">
              <w:rPr>
                <w:rFonts w:cs="Arial"/>
                <w:color w:val="000000"/>
                <w:sz w:val="22"/>
                <w:szCs w:val="22"/>
              </w:rPr>
              <w:t>сознание ответственности за судьбу страны, формирование гордости за сопричастность к деяниям предыдущих поколений; </w:t>
            </w:r>
          </w:p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2018</w:t>
            </w:r>
            <w:r w:rsidRPr="00E433CD">
              <w:rPr>
                <w:rFonts w:cs="Arial"/>
                <w:sz w:val="22"/>
                <w:szCs w:val="22"/>
              </w:rPr>
              <w:t>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2022</w:t>
            </w:r>
            <w:r w:rsidRPr="00E433CD">
              <w:rPr>
                <w:rFonts w:cs="Arial"/>
                <w:sz w:val="22"/>
                <w:szCs w:val="22"/>
              </w:rPr>
              <w:t xml:space="preserve"> 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всего, в т. ч. по годам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30,7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51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201</w:t>
            </w:r>
            <w:r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72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201</w:t>
            </w:r>
            <w:r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6,0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48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20</w:t>
            </w:r>
            <w:r>
              <w:rPr>
                <w:rFonts w:cs="Arial"/>
                <w:sz w:val="22"/>
                <w:szCs w:val="22"/>
              </w:rPr>
              <w:t>20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6,5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18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6629AF">
            <w:pPr>
              <w:ind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0859E0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252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6629AF">
            <w:pPr>
              <w:ind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0859E0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84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/>
              <w:jc w:val="left"/>
              <w:rPr>
                <w:rFonts w:cs="Arial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35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99656E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99656E">
              <w:rPr>
                <w:rFonts w:ascii="Arial" w:hAnsi="Arial" w:cs="Arial"/>
                <w:sz w:val="22"/>
                <w:szCs w:val="22"/>
              </w:rPr>
              <w:t>Участие в Межрегиональном молодежном образовательном форуме  «Инерка»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F972EA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Тимошкина С.Н.</w:t>
            </w:r>
          </w:p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Силиванова Л.М.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EF5722">
            <w:pPr>
              <w:widowControl/>
              <w:shd w:val="clear" w:color="auto" w:fill="FFFFFF"/>
              <w:autoSpaceDE/>
              <w:autoSpaceDN/>
              <w:adjustRightInd/>
              <w:spacing w:before="100" w:beforeAutospacing="1" w:after="100" w:afterAutospacing="1"/>
              <w:ind w:left="-108" w:firstLine="0"/>
              <w:jc w:val="left"/>
              <w:rPr>
                <w:rFonts w:cs="Arial"/>
                <w:color w:val="000000"/>
              </w:rPr>
            </w:pPr>
            <w:r w:rsidRPr="00E433CD">
              <w:rPr>
                <w:rFonts w:cs="Arial"/>
                <w:color w:val="000000"/>
                <w:sz w:val="22"/>
                <w:szCs w:val="22"/>
              </w:rPr>
              <w:t>приобретение опыта основных социальных ролей (члена семьи, гражданина, члена коллектива, избирателя);</w:t>
            </w:r>
          </w:p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2018</w:t>
            </w:r>
            <w:r w:rsidRPr="00E433CD">
              <w:rPr>
                <w:rFonts w:cs="Arial"/>
                <w:sz w:val="22"/>
                <w:szCs w:val="22"/>
              </w:rPr>
              <w:t>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2022</w:t>
            </w:r>
            <w:r w:rsidRPr="00E433CD">
              <w:rPr>
                <w:rFonts w:cs="Arial"/>
                <w:sz w:val="22"/>
                <w:szCs w:val="22"/>
              </w:rPr>
              <w:t xml:space="preserve"> 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всего, в т. ч. по годам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30</w:t>
            </w:r>
            <w:r w:rsidRPr="00E433CD">
              <w:rPr>
                <w:rFonts w:cs="Arial"/>
                <w:sz w:val="22"/>
                <w:szCs w:val="22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1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201</w:t>
            </w:r>
            <w:r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1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201</w:t>
            </w:r>
            <w:r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84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2020</w:t>
            </w:r>
            <w:r w:rsidRPr="00E433CD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5,</w:t>
            </w:r>
            <w:r>
              <w:rPr>
                <w:rFonts w:cs="Arial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48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Default="00015026" w:rsidP="0099656E">
            <w:pPr>
              <w:ind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99656E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408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Default="00015026" w:rsidP="0099656E">
            <w:pPr>
              <w:ind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99656E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63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534A0F">
              <w:rPr>
                <w:rFonts w:ascii="Arial" w:hAnsi="Arial" w:cs="Arial"/>
              </w:rPr>
              <w:t>Организация и проведение   районной игры КВН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F972EA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Тимошкина С.Н.</w:t>
            </w:r>
          </w:p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Силиванова Л.М.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color w:val="000000"/>
                <w:sz w:val="22"/>
                <w:szCs w:val="22"/>
              </w:rPr>
              <w:t>изучение исторического и культурного наследия родного края; 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2018</w:t>
            </w:r>
            <w:r w:rsidRPr="00E433CD">
              <w:rPr>
                <w:rFonts w:cs="Arial"/>
                <w:sz w:val="22"/>
                <w:szCs w:val="22"/>
              </w:rPr>
              <w:t>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2022</w:t>
            </w:r>
            <w:r w:rsidRPr="00E433CD">
              <w:rPr>
                <w:rFonts w:cs="Arial"/>
                <w:sz w:val="22"/>
                <w:szCs w:val="22"/>
              </w:rPr>
              <w:t xml:space="preserve"> 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всего, в т. ч. по годам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24</w:t>
            </w:r>
            <w:r w:rsidRPr="00E433CD">
              <w:rPr>
                <w:rFonts w:cs="Arial"/>
                <w:sz w:val="22"/>
                <w:szCs w:val="22"/>
              </w:rPr>
              <w:t>,</w:t>
            </w:r>
            <w:r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7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201</w:t>
            </w:r>
            <w:r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3</w:t>
            </w:r>
            <w:r w:rsidRPr="00E433CD">
              <w:rPr>
                <w:rFonts w:cs="Arial"/>
                <w:sz w:val="22"/>
                <w:szCs w:val="22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27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201</w:t>
            </w:r>
            <w:r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3</w:t>
            </w:r>
            <w:r w:rsidRPr="00E433CD">
              <w:rPr>
                <w:rFonts w:cs="Arial"/>
                <w:sz w:val="22"/>
                <w:szCs w:val="22"/>
              </w:rPr>
              <w:t>,</w:t>
            </w:r>
            <w:r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42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99656E" w:rsidRDefault="00015026" w:rsidP="0099656E">
            <w:pPr>
              <w:ind w:left="-20"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4</w:t>
            </w:r>
            <w:r w:rsidRPr="00E433CD">
              <w:rPr>
                <w:rFonts w:cs="Arial"/>
                <w:sz w:val="22"/>
                <w:szCs w:val="22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24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Default="00015026" w:rsidP="0099656E">
            <w:pPr>
              <w:ind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99656E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48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Default="00015026" w:rsidP="0099656E">
            <w:pPr>
              <w:ind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2022</w:t>
            </w:r>
            <w:r w:rsidRPr="00E433CD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99656E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552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22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534A0F">
              <w:rPr>
                <w:rFonts w:ascii="Arial" w:hAnsi="Arial" w:cs="Arial"/>
              </w:rPr>
              <w:t>Участие в Республиканском конкурсе «Лидер Республиканского Движения Школьников»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99656E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Тимошкина С.Н.</w:t>
            </w:r>
          </w:p>
          <w:p w:rsidR="00015026" w:rsidRPr="00E433CD" w:rsidRDefault="00015026" w:rsidP="0099656E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Силиванова Л.М.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color w:val="000000"/>
                <w:sz w:val="22"/>
                <w:szCs w:val="22"/>
              </w:rPr>
              <w:t>изучение исторического и культурного наследия родного края; 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2018г.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2019г.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Default="00015026" w:rsidP="0099656E">
            <w:pPr>
              <w:ind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всего, в т. ч. по годам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Default="00015026" w:rsidP="0099656E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4,5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0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534A0F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99656E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9750A3">
            <w:pPr>
              <w:ind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2018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Default="00015026" w:rsidP="0099656E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0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534A0F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99656E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9750A3">
            <w:pPr>
              <w:ind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2019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Default="00015026" w:rsidP="0099656E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6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534A0F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99656E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9750A3">
            <w:pPr>
              <w:ind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Default="00015026" w:rsidP="0099656E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48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534A0F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99656E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9750A3">
            <w:pPr>
              <w:ind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Default="00015026" w:rsidP="0099656E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96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15026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534A0F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99656E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Default="00015026" w:rsidP="009750A3">
            <w:pPr>
              <w:ind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Default="00015026" w:rsidP="0099656E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603124">
        <w:trPr>
          <w:trHeight w:val="304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</w:t>
            </w:r>
            <w:bookmarkStart w:id="1" w:name="_GoBack"/>
            <w:bookmarkEnd w:id="1"/>
            <w:r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603124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603124">
              <w:rPr>
                <w:rFonts w:ascii="Arial" w:hAnsi="Arial" w:cs="Arial"/>
                <w:sz w:val="22"/>
                <w:szCs w:val="22"/>
              </w:rPr>
              <w:t xml:space="preserve">Участие в Республиканском семинаре «Патриотическое воспитание детей, молодежи: опыт, проблемы, перспективы»    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F972EA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Тимошкина С.Н.</w:t>
            </w:r>
          </w:p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Силиванова Л.М.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color w:val="000000"/>
                <w:sz w:val="22"/>
                <w:szCs w:val="22"/>
              </w:rPr>
              <w:t>изучение исторического и культурного наследия родного края; 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201</w:t>
            </w:r>
            <w:r>
              <w:rPr>
                <w:rFonts w:cs="Arial"/>
                <w:sz w:val="22"/>
                <w:szCs w:val="22"/>
              </w:rPr>
              <w:t>8</w:t>
            </w:r>
            <w:r w:rsidRPr="00E433CD">
              <w:rPr>
                <w:rFonts w:cs="Arial"/>
                <w:sz w:val="22"/>
                <w:szCs w:val="22"/>
              </w:rPr>
              <w:t>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2022</w:t>
            </w:r>
            <w:r w:rsidRPr="00E433CD">
              <w:rPr>
                <w:rFonts w:cs="Arial"/>
                <w:sz w:val="22"/>
                <w:szCs w:val="22"/>
              </w:rPr>
              <w:t xml:space="preserve"> 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всего, в т. ч. по годам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48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201</w:t>
            </w:r>
            <w:r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1,</w:t>
            </w:r>
            <w:r>
              <w:rPr>
                <w:rFonts w:cs="Arial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54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left="-20" w:right="-110" w:firstLine="0"/>
              <w:jc w:val="left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201</w:t>
            </w:r>
            <w:r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1,</w:t>
            </w:r>
            <w:r>
              <w:rPr>
                <w:rFonts w:cs="Arial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6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603124">
            <w:pPr>
              <w:ind w:left="-20"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  <w:r w:rsidRPr="00E433CD">
              <w:rPr>
                <w:rFonts w:cs="Arial"/>
                <w:sz w:val="22"/>
                <w:szCs w:val="22"/>
              </w:rPr>
              <w:t>1,</w:t>
            </w:r>
            <w:r>
              <w:rPr>
                <w:rFonts w:cs="Arial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36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Default="00015026" w:rsidP="00603124">
            <w:pPr>
              <w:ind w:left="-20"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9750A3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tr w:rsidR="00015026" w:rsidRPr="00E433CD" w:rsidTr="00720730">
        <w:trPr>
          <w:trHeight w:val="288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Default="00015026" w:rsidP="009750A3">
            <w:pPr>
              <w:ind w:right="-110" w:firstLine="0"/>
              <w:jc w:val="left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2022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6" w:rsidRPr="00E433CD" w:rsidRDefault="00015026" w:rsidP="009750A3">
            <w:pPr>
              <w:ind w:firstLine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26" w:rsidRPr="00E433CD" w:rsidRDefault="00015026" w:rsidP="003803E7">
            <w:pPr>
              <w:ind w:firstLine="0"/>
              <w:rPr>
                <w:rFonts w:cs="Arial"/>
              </w:rPr>
            </w:pPr>
          </w:p>
        </w:tc>
      </w:tr>
      <w:bookmarkEnd w:id="0"/>
    </w:tbl>
    <w:p w:rsidR="00015026" w:rsidRPr="00E433CD" w:rsidRDefault="00015026">
      <w:pPr>
        <w:rPr>
          <w:rFonts w:cs="Arial"/>
          <w:sz w:val="22"/>
          <w:szCs w:val="22"/>
        </w:rPr>
      </w:pPr>
    </w:p>
    <w:p w:rsidR="00015026" w:rsidRPr="00E433CD" w:rsidRDefault="00015026" w:rsidP="003803E7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ind w:left="360" w:firstLine="0"/>
        <w:jc w:val="left"/>
        <w:rPr>
          <w:rFonts w:cs="Arial"/>
          <w:color w:val="000000"/>
          <w:sz w:val="22"/>
          <w:szCs w:val="22"/>
        </w:rPr>
      </w:pPr>
    </w:p>
    <w:sectPr w:rsidR="00015026" w:rsidRPr="00E433CD" w:rsidSect="003803E7">
      <w:headerReference w:type="even" r:id="rId7"/>
      <w:pgSz w:w="16837" w:h="11905" w:orient="landscape"/>
      <w:pgMar w:top="1276" w:right="1134" w:bottom="850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5026" w:rsidRDefault="00015026" w:rsidP="0021205D">
      <w:r>
        <w:separator/>
      </w:r>
    </w:p>
  </w:endnote>
  <w:endnote w:type="continuationSeparator" w:id="0">
    <w:p w:rsidR="00015026" w:rsidRDefault="00015026" w:rsidP="00212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5026" w:rsidRDefault="00015026" w:rsidP="0021205D">
      <w:r>
        <w:separator/>
      </w:r>
    </w:p>
  </w:footnote>
  <w:footnote w:type="continuationSeparator" w:id="0">
    <w:p w:rsidR="00015026" w:rsidRDefault="00015026" w:rsidP="002120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026" w:rsidRDefault="00015026" w:rsidP="003803E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15026" w:rsidRDefault="0001502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37BE"/>
    <w:multiLevelType w:val="multilevel"/>
    <w:tmpl w:val="8092F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CEC4F25"/>
    <w:multiLevelType w:val="multilevel"/>
    <w:tmpl w:val="F15E5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205D"/>
    <w:rsid w:val="00015026"/>
    <w:rsid w:val="00023E45"/>
    <w:rsid w:val="00035ABB"/>
    <w:rsid w:val="000433DA"/>
    <w:rsid w:val="000532A5"/>
    <w:rsid w:val="00080F5B"/>
    <w:rsid w:val="000859E0"/>
    <w:rsid w:val="00121665"/>
    <w:rsid w:val="00123264"/>
    <w:rsid w:val="00134A76"/>
    <w:rsid w:val="00141CCA"/>
    <w:rsid w:val="001653E2"/>
    <w:rsid w:val="00193DB0"/>
    <w:rsid w:val="00195D4B"/>
    <w:rsid w:val="001B158A"/>
    <w:rsid w:val="001B4C0B"/>
    <w:rsid w:val="001B6FB1"/>
    <w:rsid w:val="001D07C6"/>
    <w:rsid w:val="001D623A"/>
    <w:rsid w:val="001F50C9"/>
    <w:rsid w:val="0021205D"/>
    <w:rsid w:val="00217F40"/>
    <w:rsid w:val="00220080"/>
    <w:rsid w:val="0024170C"/>
    <w:rsid w:val="002626AD"/>
    <w:rsid w:val="00284AA6"/>
    <w:rsid w:val="002B2130"/>
    <w:rsid w:val="002C0DFD"/>
    <w:rsid w:val="002F235F"/>
    <w:rsid w:val="002F504E"/>
    <w:rsid w:val="00316B85"/>
    <w:rsid w:val="003269C4"/>
    <w:rsid w:val="003335ED"/>
    <w:rsid w:val="003803E7"/>
    <w:rsid w:val="003839D5"/>
    <w:rsid w:val="00393EAC"/>
    <w:rsid w:val="003B03BE"/>
    <w:rsid w:val="003E7FF6"/>
    <w:rsid w:val="003F16B6"/>
    <w:rsid w:val="003F72F0"/>
    <w:rsid w:val="0040256B"/>
    <w:rsid w:val="00412FD7"/>
    <w:rsid w:val="004314C3"/>
    <w:rsid w:val="004574E2"/>
    <w:rsid w:val="00470298"/>
    <w:rsid w:val="00493131"/>
    <w:rsid w:val="004A1E8F"/>
    <w:rsid w:val="004B0C80"/>
    <w:rsid w:val="004D5441"/>
    <w:rsid w:val="00515F18"/>
    <w:rsid w:val="00534A0F"/>
    <w:rsid w:val="00537FC1"/>
    <w:rsid w:val="00543403"/>
    <w:rsid w:val="00543474"/>
    <w:rsid w:val="005505DF"/>
    <w:rsid w:val="00557AAC"/>
    <w:rsid w:val="0057546A"/>
    <w:rsid w:val="00581DA8"/>
    <w:rsid w:val="00590E18"/>
    <w:rsid w:val="005A0D52"/>
    <w:rsid w:val="005B1780"/>
    <w:rsid w:val="005C3ACA"/>
    <w:rsid w:val="005F3EB9"/>
    <w:rsid w:val="005F67B9"/>
    <w:rsid w:val="00603124"/>
    <w:rsid w:val="00604825"/>
    <w:rsid w:val="00637E41"/>
    <w:rsid w:val="00640C55"/>
    <w:rsid w:val="006629AF"/>
    <w:rsid w:val="00681A0E"/>
    <w:rsid w:val="006A22A7"/>
    <w:rsid w:val="006A4613"/>
    <w:rsid w:val="006A5010"/>
    <w:rsid w:val="006B0D86"/>
    <w:rsid w:val="006C6D1E"/>
    <w:rsid w:val="00720730"/>
    <w:rsid w:val="007213B2"/>
    <w:rsid w:val="007606FC"/>
    <w:rsid w:val="00776DDE"/>
    <w:rsid w:val="007D6860"/>
    <w:rsid w:val="007F363F"/>
    <w:rsid w:val="0084590E"/>
    <w:rsid w:val="008A0772"/>
    <w:rsid w:val="008B6376"/>
    <w:rsid w:val="00904E89"/>
    <w:rsid w:val="009056F1"/>
    <w:rsid w:val="00972B8C"/>
    <w:rsid w:val="009750A3"/>
    <w:rsid w:val="0099656E"/>
    <w:rsid w:val="009E2D1A"/>
    <w:rsid w:val="009F12FD"/>
    <w:rsid w:val="009F72B5"/>
    <w:rsid w:val="00A00C67"/>
    <w:rsid w:val="00A04CF7"/>
    <w:rsid w:val="00A12C36"/>
    <w:rsid w:val="00A14848"/>
    <w:rsid w:val="00A34243"/>
    <w:rsid w:val="00A465EA"/>
    <w:rsid w:val="00A675F2"/>
    <w:rsid w:val="00A86E2E"/>
    <w:rsid w:val="00A9314F"/>
    <w:rsid w:val="00AA7345"/>
    <w:rsid w:val="00AD22CD"/>
    <w:rsid w:val="00AD3682"/>
    <w:rsid w:val="00AE482B"/>
    <w:rsid w:val="00AE6BB6"/>
    <w:rsid w:val="00AF0E45"/>
    <w:rsid w:val="00AF300D"/>
    <w:rsid w:val="00B15733"/>
    <w:rsid w:val="00B303B0"/>
    <w:rsid w:val="00B3290E"/>
    <w:rsid w:val="00B37B9F"/>
    <w:rsid w:val="00B43346"/>
    <w:rsid w:val="00B46B78"/>
    <w:rsid w:val="00B50701"/>
    <w:rsid w:val="00B66D95"/>
    <w:rsid w:val="00B8515D"/>
    <w:rsid w:val="00B949C0"/>
    <w:rsid w:val="00B96028"/>
    <w:rsid w:val="00B97036"/>
    <w:rsid w:val="00BA5BC1"/>
    <w:rsid w:val="00BB0317"/>
    <w:rsid w:val="00BC7D98"/>
    <w:rsid w:val="00BD730E"/>
    <w:rsid w:val="00C07C73"/>
    <w:rsid w:val="00C11515"/>
    <w:rsid w:val="00C21F4F"/>
    <w:rsid w:val="00C346E0"/>
    <w:rsid w:val="00C364EE"/>
    <w:rsid w:val="00C4205F"/>
    <w:rsid w:val="00C52DFE"/>
    <w:rsid w:val="00C5453E"/>
    <w:rsid w:val="00CA5A6D"/>
    <w:rsid w:val="00CC684D"/>
    <w:rsid w:val="00CD01F2"/>
    <w:rsid w:val="00CD3507"/>
    <w:rsid w:val="00CF1F35"/>
    <w:rsid w:val="00CF3A91"/>
    <w:rsid w:val="00D10100"/>
    <w:rsid w:val="00D51FEF"/>
    <w:rsid w:val="00D6408A"/>
    <w:rsid w:val="00D91DF2"/>
    <w:rsid w:val="00E2355C"/>
    <w:rsid w:val="00E433CD"/>
    <w:rsid w:val="00E54959"/>
    <w:rsid w:val="00E75613"/>
    <w:rsid w:val="00E83E79"/>
    <w:rsid w:val="00E8408B"/>
    <w:rsid w:val="00EA5CBD"/>
    <w:rsid w:val="00ED5B4C"/>
    <w:rsid w:val="00EE2302"/>
    <w:rsid w:val="00EE6F30"/>
    <w:rsid w:val="00EF5722"/>
    <w:rsid w:val="00F31DAA"/>
    <w:rsid w:val="00F35CD2"/>
    <w:rsid w:val="00F36F80"/>
    <w:rsid w:val="00F52F42"/>
    <w:rsid w:val="00F821B2"/>
    <w:rsid w:val="00F972EA"/>
    <w:rsid w:val="00FA2508"/>
    <w:rsid w:val="00FC3BD0"/>
    <w:rsid w:val="00FD26E0"/>
    <w:rsid w:val="00FE3029"/>
    <w:rsid w:val="00FF7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05D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Цветовое выделение"/>
    <w:uiPriority w:val="99"/>
    <w:rsid w:val="0021205D"/>
    <w:rPr>
      <w:b/>
      <w:color w:val="26282F"/>
    </w:rPr>
  </w:style>
  <w:style w:type="paragraph" w:styleId="Header">
    <w:name w:val="header"/>
    <w:basedOn w:val="Normal"/>
    <w:link w:val="HeaderChar"/>
    <w:uiPriority w:val="99"/>
    <w:rsid w:val="0021205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1205D"/>
    <w:rPr>
      <w:rFonts w:ascii="Arial" w:hAnsi="Arial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21205D"/>
    <w:rPr>
      <w:rFonts w:cs="Times New Roman"/>
    </w:rPr>
  </w:style>
  <w:style w:type="paragraph" w:styleId="NoSpacing">
    <w:name w:val="No Spacing"/>
    <w:uiPriority w:val="99"/>
    <w:qFormat/>
    <w:rsid w:val="0021205D"/>
    <w:rPr>
      <w:rFonts w:eastAsia="Times New Roman"/>
      <w:lang w:eastAsia="en-US"/>
    </w:rPr>
  </w:style>
  <w:style w:type="paragraph" w:styleId="Footer">
    <w:name w:val="footer"/>
    <w:basedOn w:val="Normal"/>
    <w:link w:val="FooterChar"/>
    <w:uiPriority w:val="99"/>
    <w:rsid w:val="0021205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1205D"/>
    <w:rPr>
      <w:rFonts w:ascii="Arial" w:hAnsi="Arial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2120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1205D"/>
    <w:rPr>
      <w:rFonts w:ascii="Tahoma" w:hAnsi="Tahoma" w:cs="Tahoma"/>
      <w:sz w:val="16"/>
      <w:szCs w:val="16"/>
      <w:lang w:eastAsia="ru-RU"/>
    </w:rPr>
  </w:style>
  <w:style w:type="paragraph" w:styleId="NormalWeb">
    <w:name w:val="Normal (Web)"/>
    <w:basedOn w:val="Normal"/>
    <w:uiPriority w:val="99"/>
    <w:rsid w:val="000532A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customStyle="1" w:styleId="consplusnormal">
    <w:name w:val="consplusnormal"/>
    <w:basedOn w:val="Normal"/>
    <w:uiPriority w:val="99"/>
    <w:rsid w:val="000532A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141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1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1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852</TotalTime>
  <Pages>12</Pages>
  <Words>1569</Words>
  <Characters>8945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74</cp:revision>
  <cp:lastPrinted>2018-09-27T07:17:00Z</cp:lastPrinted>
  <dcterms:created xsi:type="dcterms:W3CDTF">2016-12-08T10:02:00Z</dcterms:created>
  <dcterms:modified xsi:type="dcterms:W3CDTF">2018-09-27T07:26:00Z</dcterms:modified>
</cp:coreProperties>
</file>